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4DD96816"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892333">
        <w:rPr>
          <w:b/>
          <w:i/>
          <w:noProof/>
          <w:sz w:val="28"/>
        </w:rPr>
        <w:t>6699</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2D421D22" w:rsidR="00E95EB6" w:rsidRPr="00410371" w:rsidRDefault="00892333" w:rsidP="00903555">
            <w:pPr>
              <w:pStyle w:val="CRCoverPage"/>
              <w:spacing w:after="0"/>
              <w:rPr>
                <w:noProof/>
              </w:rPr>
            </w:pPr>
            <w:r w:rsidRPr="00892333">
              <w:rPr>
                <w:b/>
                <w:noProof/>
                <w:sz w:val="28"/>
              </w:rPr>
              <w:t>0956</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892333"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652545F6" w:rsidR="00E95EB6" w:rsidRDefault="006B0FEC" w:rsidP="00903555">
            <w:pPr>
              <w:pStyle w:val="CRCoverPage"/>
              <w:spacing w:after="0"/>
              <w:ind w:left="100"/>
            </w:pPr>
            <w:r w:rsidRPr="006B0FEC">
              <w:t>Rel-18 CR 32.298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33D35FA1" w:rsidR="00E95EB6" w:rsidRDefault="00663EF5" w:rsidP="00903555">
            <w:pPr>
              <w:pStyle w:val="CRCoverPage"/>
              <w:spacing w:after="0"/>
              <w:ind w:left="100"/>
              <w:rPr>
                <w:noProof/>
              </w:rPr>
            </w:pPr>
            <w:r>
              <w:rPr>
                <w:noProof/>
              </w:rPr>
              <w:t>TEI17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4E92CAB7" w:rsidR="00E95EB6" w:rsidRDefault="00E95EB6" w:rsidP="00903555">
            <w:pPr>
              <w:pStyle w:val="CRCoverPage"/>
              <w:spacing w:after="0"/>
              <w:ind w:left="100"/>
              <w:rPr>
                <w:noProof/>
              </w:rPr>
            </w:pPr>
            <w:r>
              <w:t>202</w:t>
            </w:r>
            <w:r w:rsidR="00663EF5">
              <w:t>3</w:t>
            </w:r>
            <w:r>
              <w:t>-0</w:t>
            </w:r>
            <w:r w:rsidR="00663EF5">
              <w:t>9</w:t>
            </w:r>
            <w:r>
              <w:t>-2</w:t>
            </w:r>
            <w:r w:rsidR="00663EF5">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4157B7F" w:rsidR="00E95EB6" w:rsidRDefault="00663EF5" w:rsidP="00903555">
            <w:pPr>
              <w:pStyle w:val="CRCoverPage"/>
              <w:spacing w:after="0"/>
              <w:ind w:left="100" w:right="-609"/>
              <w:rPr>
                <w:b/>
                <w:noProof/>
              </w:rPr>
            </w:pPr>
            <w:r>
              <w:rPr>
                <w:b/>
                <w:noProof/>
              </w:rPr>
              <w:t>A</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9936345" w:rsidR="00E95EB6" w:rsidRDefault="00E95EB6" w:rsidP="00903555">
            <w:pPr>
              <w:pStyle w:val="CRCoverPage"/>
              <w:spacing w:after="0"/>
              <w:ind w:left="100"/>
              <w:rPr>
                <w:noProof/>
              </w:rPr>
            </w:pPr>
            <w:r>
              <w:t>Rel-1</w:t>
            </w:r>
            <w:r w:rsidR="00663EF5">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358AFE15" w:rsidR="00E95EB6" w:rsidRDefault="00A502F5" w:rsidP="00903555">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w:t>
            </w:r>
            <w:proofErr w:type="spellStart"/>
            <w:r w:rsidRPr="00A502F5">
              <w:rPr>
                <w:iCs/>
              </w:rPr>
              <w:t>recordOpeningTime</w:t>
            </w:r>
            <w:proofErr w:type="spellEnd"/>
            <w:r w:rsidRPr="00A502F5">
              <w:rPr>
                <w:iCs/>
              </w:rPr>
              <w:t xml:space="preserve"> is specified as “Time stamp when the PDU session is activated in the SMF or record opening time on subsequent partial records.“, if this was correct this should then only be used PDU sessions and couldn’t be used for e.g., IMS or exposure. This </w:t>
            </w:r>
            <w:r w:rsidR="0063684A">
              <w:rPr>
                <w:iCs/>
              </w:rPr>
              <w:t>means</w:t>
            </w:r>
            <w:r w:rsidRPr="00A502F5">
              <w:rPr>
                <w:iCs/>
              </w:rPr>
              <w:t xml:space="preserve"> that table 5.1.5.0.1 </w:t>
            </w:r>
            <w:r w:rsidR="0063684A">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sidR="00055969">
              <w:rPr>
                <w:iCs/>
              </w:rPr>
              <w:t xml:space="preserve"> </w:t>
            </w:r>
            <w:r w:rsidR="00523A47">
              <w:rPr>
                <w:iCs/>
              </w:rPr>
              <w:t>i</w:t>
            </w:r>
            <w:r w:rsidR="00055969">
              <w:rPr>
                <w:iCs/>
              </w:rPr>
              <w:t xml:space="preserve">s </w:t>
            </w:r>
            <w:r w:rsidR="00F76A46">
              <w:rPr>
                <w:iCs/>
              </w:rPr>
              <w:t xml:space="preserve">more </w:t>
            </w:r>
            <w:r w:rsidR="00055969">
              <w:rPr>
                <w:iCs/>
              </w:rPr>
              <w:t>correct</w:t>
            </w:r>
            <w:r w:rsidRPr="00A502F5">
              <w:rPr>
                <w:iCs/>
              </w:rPr>
              <w:t xml:space="preserve">, </w:t>
            </w:r>
            <w:r w:rsidR="00523A47">
              <w:rPr>
                <w:iCs/>
              </w:rPr>
              <w:t>this</w:t>
            </w:r>
            <w:r w:rsidRPr="00A502F5">
              <w:rPr>
                <w:iCs/>
              </w:rPr>
              <w:t xml:space="preserve"> would be applicable also for other NFs like AMF, NEF, SMSF etc. For IMS converged charging specified in 3GPP TS 32.260 clause 6.4.1b.2, and in table 6.4.1b.2.1 the </w:t>
            </w:r>
            <w:proofErr w:type="spellStart"/>
            <w:r w:rsidRPr="00A502F5">
              <w:rPr>
                <w:iCs/>
              </w:rPr>
              <w:t>recordOpeningTime</w:t>
            </w:r>
            <w:proofErr w:type="spellEnd"/>
            <w:r w:rsidRPr="00A502F5">
              <w:rPr>
                <w:iCs/>
              </w:rPr>
              <w:t xml:space="preserve"> is specified as “Time stamp when the CHF opens the records.”, which also is in line with the definition in 3GPP TS 32.298 clause 5.1.5.1.8.</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07881351" w:rsidR="00E95EB6" w:rsidRDefault="001E1231" w:rsidP="00903555">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the CHF opens the reco</w:t>
            </w:r>
            <w:r w:rsidR="00740EF4">
              <w:rPr>
                <w:iCs/>
              </w:rPr>
              <w:t>rd</w:t>
            </w:r>
            <w:r w:rsidR="00B81AE4">
              <w:rPr>
                <w:iCs/>
              </w:rPr>
              <w:t xml:space="preserve"> and</w:t>
            </w:r>
            <w:r w:rsidR="006B0FEC">
              <w:rPr>
                <w:iCs/>
              </w:rPr>
              <w:t xml:space="preserve"> </w:t>
            </w:r>
            <w:r w:rsidR="00B81AE4">
              <w:rPr>
                <w:iCs/>
              </w:rPr>
              <w:t>a</w:t>
            </w:r>
            <w:r w:rsidR="006B0FEC">
              <w:rPr>
                <w:iCs/>
              </w:rPr>
              <w:t>dding refences to the definitions from the table.</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E03F10" w:rsidR="00E95EB6" w:rsidRDefault="00740EF4" w:rsidP="00903555">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2546A52" w:rsidR="00E95EB6" w:rsidRDefault="00E95EB6" w:rsidP="00903555">
            <w:pPr>
              <w:pStyle w:val="CRCoverPage"/>
              <w:spacing w:after="0"/>
              <w:ind w:left="100"/>
              <w:rPr>
                <w:noProof/>
              </w:rPr>
            </w:pPr>
            <w:r>
              <w:rPr>
                <w:noProof/>
              </w:rPr>
              <w:t>5.1.</w:t>
            </w:r>
            <w:r w:rsidR="00740EF4">
              <w:rPr>
                <w:noProof/>
              </w:rPr>
              <w:t xml:space="preserve">5.0, and </w:t>
            </w:r>
            <w:r w:rsidR="00EB1495">
              <w:rPr>
                <w:noProof/>
              </w:rPr>
              <w:t>5.1.5.1.8</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84906AF" w14:textId="77777777" w:rsidR="008B20BA" w:rsidRDefault="008B20BA" w:rsidP="008B20BA">
      <w:pPr>
        <w:pStyle w:val="Heading4"/>
        <w:rPr>
          <w:lang w:bidi="ar-IQ"/>
        </w:rPr>
      </w:pPr>
      <w:bookmarkStart w:id="1" w:name="_Toc20233265"/>
      <w:bookmarkStart w:id="2" w:name="_Toc28026844"/>
      <w:bookmarkStart w:id="3" w:name="_Toc36116679"/>
      <w:bookmarkStart w:id="4" w:name="_Toc44682862"/>
      <w:bookmarkStart w:id="5" w:name="_Toc51926713"/>
      <w:bookmarkStart w:id="6" w:name="_Toc145677993"/>
      <w:r>
        <w:rPr>
          <w:lang w:bidi="ar-IQ"/>
        </w:rPr>
        <w:t>5.1.5.0</w:t>
      </w:r>
      <w:r>
        <w:rPr>
          <w:lang w:bidi="ar-IQ"/>
        </w:rPr>
        <w:tab/>
        <w:t>CHF record (CHF-CDR)</w:t>
      </w:r>
      <w:bookmarkEnd w:id="1"/>
      <w:bookmarkEnd w:id="2"/>
      <w:bookmarkEnd w:id="3"/>
      <w:bookmarkEnd w:id="4"/>
      <w:bookmarkEnd w:id="5"/>
      <w:bookmarkEnd w:id="6"/>
    </w:p>
    <w:p w14:paraId="6492319A" w14:textId="77777777" w:rsidR="008B20BA" w:rsidRDefault="008B20BA" w:rsidP="008B20B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w:t>
      </w:r>
      <w:proofErr w:type="gramStart"/>
      <w:r w:rsidRPr="00006C47">
        <w:rPr>
          <w:lang w:bidi="ar-IQ"/>
        </w:rPr>
        <w:t>e.g.</w:t>
      </w:r>
      <w:proofErr w:type="gramEnd"/>
      <w:r w:rsidRPr="00006C47">
        <w:rPr>
          <w:lang w:bidi="ar-IQ"/>
        </w:rPr>
        <w:t xml:space="preserve">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785CC77" w14:textId="77777777" w:rsidR="008B20BA" w:rsidRPr="00CF5660" w:rsidRDefault="008B20BA" w:rsidP="008B20B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B20BA" w14:paraId="148F36E2" w14:textId="77777777" w:rsidTr="00EB4B18">
        <w:trPr>
          <w:jc w:val="center"/>
        </w:trPr>
        <w:tc>
          <w:tcPr>
            <w:tcW w:w="4077" w:type="dxa"/>
            <w:shd w:val="clear" w:color="auto" w:fill="auto"/>
          </w:tcPr>
          <w:p w14:paraId="4301E42C" w14:textId="77777777" w:rsidR="008B20BA" w:rsidRDefault="008B20BA" w:rsidP="00EB4B18">
            <w:pPr>
              <w:pStyle w:val="TAH"/>
            </w:pPr>
            <w:r w:rsidRPr="00AB3A4D">
              <w:rPr>
                <w:lang w:bidi="ar-IQ"/>
              </w:rPr>
              <w:lastRenderedPageBreak/>
              <w:t>Field</w:t>
            </w:r>
          </w:p>
        </w:tc>
        <w:tc>
          <w:tcPr>
            <w:tcW w:w="1134" w:type="dxa"/>
            <w:shd w:val="clear" w:color="auto" w:fill="auto"/>
          </w:tcPr>
          <w:p w14:paraId="3A9B37E3" w14:textId="77777777" w:rsidR="008B20BA" w:rsidRDefault="008B20BA" w:rsidP="00EB4B18">
            <w:pPr>
              <w:pStyle w:val="TAH"/>
            </w:pPr>
            <w:r w:rsidRPr="00AB3A4D">
              <w:rPr>
                <w:lang w:bidi="ar-IQ"/>
              </w:rPr>
              <w:t>Category</w:t>
            </w:r>
          </w:p>
        </w:tc>
        <w:tc>
          <w:tcPr>
            <w:tcW w:w="4644" w:type="dxa"/>
            <w:shd w:val="clear" w:color="auto" w:fill="auto"/>
          </w:tcPr>
          <w:p w14:paraId="6FBBD960" w14:textId="77777777" w:rsidR="008B20BA" w:rsidRDefault="008B20BA" w:rsidP="00EB4B18">
            <w:pPr>
              <w:pStyle w:val="TAH"/>
            </w:pPr>
            <w:r w:rsidRPr="00AB3A4D">
              <w:rPr>
                <w:lang w:bidi="ar-IQ"/>
              </w:rPr>
              <w:t>Description</w:t>
            </w:r>
          </w:p>
        </w:tc>
      </w:tr>
      <w:tr w:rsidR="008B20BA" w14:paraId="0E8FFD54" w14:textId="77777777" w:rsidTr="00EB4B18">
        <w:trPr>
          <w:jc w:val="center"/>
        </w:trPr>
        <w:tc>
          <w:tcPr>
            <w:tcW w:w="4077" w:type="dxa"/>
            <w:shd w:val="clear" w:color="auto" w:fill="auto"/>
          </w:tcPr>
          <w:p w14:paraId="55392B15" w14:textId="77777777" w:rsidR="008B20BA" w:rsidRDefault="008B20BA" w:rsidP="00EB4B18">
            <w:pPr>
              <w:pStyle w:val="TAL"/>
            </w:pPr>
            <w:r w:rsidRPr="00EA4D91">
              <w:rPr>
                <w:lang w:bidi="ar-IQ"/>
              </w:rPr>
              <w:t xml:space="preserve">Record Type </w:t>
            </w:r>
          </w:p>
        </w:tc>
        <w:tc>
          <w:tcPr>
            <w:tcW w:w="1134" w:type="dxa"/>
            <w:shd w:val="clear" w:color="auto" w:fill="auto"/>
          </w:tcPr>
          <w:p w14:paraId="0D369A33" w14:textId="77777777" w:rsidR="008B20BA" w:rsidRDefault="008B20BA" w:rsidP="00EB4B18">
            <w:pPr>
              <w:pStyle w:val="TAL"/>
              <w:jc w:val="center"/>
            </w:pPr>
            <w:r w:rsidRPr="00EA4D91">
              <w:rPr>
                <w:lang w:bidi="ar-IQ"/>
              </w:rPr>
              <w:t>M</w:t>
            </w:r>
          </w:p>
        </w:tc>
        <w:tc>
          <w:tcPr>
            <w:tcW w:w="4644" w:type="dxa"/>
            <w:shd w:val="clear" w:color="auto" w:fill="auto"/>
          </w:tcPr>
          <w:p w14:paraId="02C65AA4" w14:textId="6B1F96CB" w:rsidR="008B20BA" w:rsidRDefault="008B20BA" w:rsidP="00EB4B18">
            <w:pPr>
              <w:pStyle w:val="TAL"/>
            </w:pPr>
            <w:r w:rsidRPr="00EA4D91">
              <w:rPr>
                <w:lang w:bidi="ar-IQ"/>
              </w:rPr>
              <w:t>CHF record</w:t>
            </w:r>
            <w:ins w:id="7" w:author="Ericsson" w:date="2023-09-28T05:42:00Z">
              <w:r w:rsidR="001A46DE">
                <w:rPr>
                  <w:lang w:bidi="ar-IQ"/>
                </w:rPr>
                <w:t>, clause 5.1.5.1.10</w:t>
              </w:r>
            </w:ins>
            <w:r w:rsidRPr="00EA4D91">
              <w:rPr>
                <w:lang w:bidi="ar-IQ"/>
              </w:rPr>
              <w:t>.</w:t>
            </w:r>
          </w:p>
        </w:tc>
      </w:tr>
      <w:tr w:rsidR="008B20BA" w14:paraId="22143599" w14:textId="77777777" w:rsidTr="00EB4B18">
        <w:trPr>
          <w:jc w:val="center"/>
        </w:trPr>
        <w:tc>
          <w:tcPr>
            <w:tcW w:w="4077" w:type="dxa"/>
            <w:shd w:val="clear" w:color="auto" w:fill="auto"/>
          </w:tcPr>
          <w:p w14:paraId="44F63863" w14:textId="77777777" w:rsidR="008B20BA" w:rsidRPr="00EA4D91" w:rsidRDefault="008B20BA" w:rsidP="00EB4B18">
            <w:pPr>
              <w:pStyle w:val="TAL"/>
              <w:rPr>
                <w:lang w:bidi="ar-IQ"/>
              </w:rPr>
            </w:pPr>
            <w:r w:rsidRPr="00EA4D91">
              <w:rPr>
                <w:lang w:bidi="ar-IQ"/>
              </w:rPr>
              <w:t>Recording Network Function ID</w:t>
            </w:r>
          </w:p>
        </w:tc>
        <w:tc>
          <w:tcPr>
            <w:tcW w:w="1134" w:type="dxa"/>
            <w:shd w:val="clear" w:color="auto" w:fill="auto"/>
          </w:tcPr>
          <w:p w14:paraId="34DE19A3" w14:textId="77777777" w:rsidR="008B20BA" w:rsidRPr="00EA4D91" w:rsidRDefault="008B20BA" w:rsidP="00EB4B1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78A5CBA" w14:textId="1F8AD0D6" w:rsidR="008B20BA" w:rsidRPr="00EA4D91" w:rsidRDefault="008B20BA" w:rsidP="00EB4B18">
            <w:pPr>
              <w:pStyle w:val="TAL"/>
              <w:rPr>
                <w:lang w:bidi="ar-IQ"/>
              </w:rPr>
            </w:pPr>
            <w:r w:rsidRPr="00EA4D91">
              <w:rPr>
                <w:lang w:bidi="ar-IQ"/>
              </w:rPr>
              <w:t>This field holds the name of the recording entity,</w:t>
            </w:r>
            <w:ins w:id="8" w:author="Ericsson" w:date="2023-09-28T05:42:00Z">
              <w:r w:rsidR="00166DF3">
                <w:rPr>
                  <w:lang w:bidi="ar-IQ"/>
                </w:rPr>
                <w:t xml:space="preserve"> clause 5.1.5.1.11</w:t>
              </w:r>
            </w:ins>
            <w:del w:id="9" w:author="Ericsson" w:date="2023-09-28T05:42:00Z">
              <w:r w:rsidRPr="00EA4D91" w:rsidDel="00166DF3">
                <w:rPr>
                  <w:lang w:bidi="ar-IQ"/>
                </w:rPr>
                <w:delText>i.e. the CHF id</w:delText>
              </w:r>
            </w:del>
            <w:r w:rsidRPr="00EA4D91">
              <w:rPr>
                <w:lang w:bidi="ar-IQ"/>
              </w:rPr>
              <w:t>.</w:t>
            </w:r>
          </w:p>
        </w:tc>
      </w:tr>
      <w:tr w:rsidR="008B20BA" w14:paraId="5F2CB011" w14:textId="77777777" w:rsidTr="00EB4B18">
        <w:trPr>
          <w:jc w:val="center"/>
        </w:trPr>
        <w:tc>
          <w:tcPr>
            <w:tcW w:w="4077" w:type="dxa"/>
            <w:shd w:val="clear" w:color="auto" w:fill="auto"/>
          </w:tcPr>
          <w:p w14:paraId="7C58E2E1" w14:textId="77777777" w:rsidR="008B20BA" w:rsidRPr="00EA4D91" w:rsidRDefault="008B20BA" w:rsidP="00EB4B18">
            <w:pPr>
              <w:pStyle w:val="TAL"/>
              <w:rPr>
                <w:lang w:bidi="ar-IQ"/>
              </w:rPr>
            </w:pPr>
            <w:r w:rsidRPr="00C17D8D">
              <w:rPr>
                <w:rFonts w:eastAsia="DengXian"/>
              </w:rPr>
              <w:t>Charging Session Identifier</w:t>
            </w:r>
          </w:p>
        </w:tc>
        <w:tc>
          <w:tcPr>
            <w:tcW w:w="1134" w:type="dxa"/>
            <w:shd w:val="clear" w:color="auto" w:fill="auto"/>
          </w:tcPr>
          <w:p w14:paraId="7904C9B2" w14:textId="77777777" w:rsidR="008B20BA" w:rsidRPr="00EA4D91"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BAAA86" w14:textId="77777777" w:rsidR="008B20BA" w:rsidRPr="00EA4D91" w:rsidRDefault="008B20BA" w:rsidP="00EB4B1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B20BA" w14:paraId="7230E210" w14:textId="77777777" w:rsidTr="00EB4B18">
        <w:trPr>
          <w:jc w:val="center"/>
        </w:trPr>
        <w:tc>
          <w:tcPr>
            <w:tcW w:w="4077" w:type="dxa"/>
            <w:shd w:val="clear" w:color="auto" w:fill="auto"/>
          </w:tcPr>
          <w:p w14:paraId="506B70C3" w14:textId="77777777" w:rsidR="008B20BA" w:rsidRPr="00EA4D91" w:rsidRDefault="008B20BA" w:rsidP="00EB4B18">
            <w:pPr>
              <w:pStyle w:val="TAL"/>
              <w:rPr>
                <w:lang w:bidi="ar-IQ"/>
              </w:rPr>
            </w:pPr>
            <w:r w:rsidRPr="00EA4D91">
              <w:t>Subscriber Identifier</w:t>
            </w:r>
          </w:p>
        </w:tc>
        <w:tc>
          <w:tcPr>
            <w:tcW w:w="1134" w:type="dxa"/>
            <w:shd w:val="clear" w:color="auto" w:fill="auto"/>
          </w:tcPr>
          <w:p w14:paraId="44D1DAF5" w14:textId="77777777" w:rsidR="008B20BA" w:rsidRPr="00EA4D91"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1C9B4FB" w14:textId="22102911" w:rsidR="008B20BA" w:rsidRPr="00EA4D91" w:rsidRDefault="008B20BA" w:rsidP="00EB4B18">
            <w:pPr>
              <w:pStyle w:val="TAL"/>
              <w:rPr>
                <w:lang w:bidi="ar-IQ"/>
              </w:rPr>
            </w:pPr>
            <w:r w:rsidRPr="00EA4D91">
              <w:rPr>
                <w:lang w:bidi="ar-IQ"/>
              </w:rPr>
              <w:t xml:space="preserve">This field holds the </w:t>
            </w:r>
            <w:r w:rsidRPr="00EA4D91">
              <w:t>5G Subscription Permanent Identifier (SUPI)</w:t>
            </w:r>
            <w:ins w:id="10" w:author="Ericsson" w:date="2023-09-28T05:44:00Z">
              <w:r w:rsidR="00897024">
                <w:rPr>
                  <w:lang w:bidi="ar-IQ"/>
                </w:rPr>
                <w:t>, clause 5.1.5.1.</w:t>
              </w:r>
              <w:r w:rsidR="002572B6">
                <w:rPr>
                  <w:lang w:bidi="ar-IQ"/>
                </w:rPr>
                <w:t>1</w:t>
              </w:r>
              <w:r w:rsidR="00897024">
                <w:rPr>
                  <w:lang w:bidi="ar-IQ"/>
                </w:rPr>
                <w:t>3</w:t>
              </w:r>
            </w:ins>
            <w:del w:id="11" w:author="Ericsson" w:date="2023-09-28T05:44:00Z">
              <w:r w:rsidRPr="00EA4D91" w:rsidDel="00897024">
                <w:delText xml:space="preserve"> </w:delText>
              </w:r>
              <w:r w:rsidRPr="00EA4D91" w:rsidDel="00897024">
                <w:rPr>
                  <w:lang w:bidi="ar-IQ"/>
                </w:rPr>
                <w:delText>of the served party</w:delText>
              </w:r>
              <w:r w:rsidDel="00897024">
                <w:rPr>
                  <w:lang w:bidi="ar-IQ"/>
                </w:rPr>
                <w:delText xml:space="preserve"> as specified in TS 29.571 [249]</w:delText>
              </w:r>
              <w:r w:rsidRPr="00EA4D91" w:rsidDel="00897024">
                <w:rPr>
                  <w:lang w:bidi="ar-IQ"/>
                </w:rPr>
                <w:delText>, if available</w:delText>
              </w:r>
            </w:del>
            <w:r w:rsidRPr="00EA4D91">
              <w:rPr>
                <w:lang w:bidi="ar-IQ"/>
              </w:rPr>
              <w:t>.</w:t>
            </w:r>
          </w:p>
        </w:tc>
      </w:tr>
      <w:tr w:rsidR="008B20BA" w14:paraId="65259D48" w14:textId="77777777" w:rsidTr="00EB4B18">
        <w:trPr>
          <w:jc w:val="center"/>
        </w:trPr>
        <w:tc>
          <w:tcPr>
            <w:tcW w:w="4077" w:type="dxa"/>
            <w:shd w:val="clear" w:color="auto" w:fill="auto"/>
          </w:tcPr>
          <w:p w14:paraId="585D7AB2" w14:textId="77777777" w:rsidR="008B20BA" w:rsidRPr="00EA4D91" w:rsidRDefault="008B20BA" w:rsidP="00EB4B18">
            <w:pPr>
              <w:pStyle w:val="TAL"/>
            </w:pPr>
            <w:r>
              <w:t>Tenant Identifier</w:t>
            </w:r>
          </w:p>
        </w:tc>
        <w:tc>
          <w:tcPr>
            <w:tcW w:w="1134" w:type="dxa"/>
            <w:shd w:val="clear" w:color="auto" w:fill="auto"/>
          </w:tcPr>
          <w:p w14:paraId="1538D44F"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035A5C7" w14:textId="77777777" w:rsidR="008B20BA" w:rsidRPr="00EA4D91" w:rsidRDefault="008B20BA" w:rsidP="00EB4B18">
            <w:pPr>
              <w:pStyle w:val="TAL"/>
              <w:rPr>
                <w:lang w:bidi="ar-IQ"/>
              </w:rPr>
            </w:pPr>
            <w:r w:rsidRPr="00EA4D91">
              <w:rPr>
                <w:lang w:bidi="ar-IQ"/>
              </w:rPr>
              <w:t xml:space="preserve">This field holds the </w:t>
            </w:r>
            <w:r>
              <w:t>tenant identifier</w:t>
            </w:r>
          </w:p>
        </w:tc>
      </w:tr>
      <w:tr w:rsidR="008B20BA" w14:paraId="48C6D410" w14:textId="77777777" w:rsidTr="00EB4B18">
        <w:trPr>
          <w:jc w:val="center"/>
        </w:trPr>
        <w:tc>
          <w:tcPr>
            <w:tcW w:w="4077" w:type="dxa"/>
            <w:shd w:val="clear" w:color="auto" w:fill="auto"/>
          </w:tcPr>
          <w:p w14:paraId="6F0FB2C3" w14:textId="77777777" w:rsidR="008B20BA" w:rsidRPr="00EA4D91" w:rsidRDefault="008B20BA" w:rsidP="00EB4B18">
            <w:pPr>
              <w:pStyle w:val="TAL"/>
            </w:pPr>
            <w:proofErr w:type="spellStart"/>
            <w:r>
              <w:t>MnS</w:t>
            </w:r>
            <w:proofErr w:type="spellEnd"/>
            <w:r>
              <w:t xml:space="preserve"> Consumer Identifier</w:t>
            </w:r>
          </w:p>
        </w:tc>
        <w:tc>
          <w:tcPr>
            <w:tcW w:w="1134" w:type="dxa"/>
            <w:shd w:val="clear" w:color="auto" w:fill="auto"/>
          </w:tcPr>
          <w:p w14:paraId="4849DA5A"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44A7DBE" w14:textId="77777777" w:rsidR="008B20BA" w:rsidRPr="00EA4D91" w:rsidRDefault="008B20BA" w:rsidP="00EB4B1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B20BA" w14:paraId="7F39554E" w14:textId="77777777" w:rsidTr="00EB4B18">
        <w:trPr>
          <w:jc w:val="center"/>
        </w:trPr>
        <w:tc>
          <w:tcPr>
            <w:tcW w:w="4077" w:type="dxa"/>
            <w:shd w:val="clear" w:color="auto" w:fill="auto"/>
          </w:tcPr>
          <w:p w14:paraId="0EC25530" w14:textId="77777777" w:rsidR="008B20BA" w:rsidRPr="00EA4D91" w:rsidRDefault="008B20BA" w:rsidP="00EB4B1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04AD114" w14:textId="77777777" w:rsidR="008B20BA" w:rsidRPr="00EA4D91" w:rsidRDefault="008B20BA" w:rsidP="00EB4B18">
            <w:pPr>
              <w:pStyle w:val="TAL"/>
              <w:jc w:val="center"/>
              <w:rPr>
                <w:lang w:eastAsia="zh-CN"/>
              </w:rPr>
            </w:pPr>
            <w:r>
              <w:rPr>
                <w:lang w:bidi="ar-IQ"/>
              </w:rPr>
              <w:t>M</w:t>
            </w:r>
          </w:p>
        </w:tc>
        <w:tc>
          <w:tcPr>
            <w:tcW w:w="4644" w:type="dxa"/>
            <w:shd w:val="clear" w:color="auto" w:fill="auto"/>
          </w:tcPr>
          <w:p w14:paraId="6143C069" w14:textId="412102B5" w:rsidR="008B20BA" w:rsidRPr="00EA4D91" w:rsidRDefault="008B20BA" w:rsidP="00EB4B1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ins w:id="12" w:author="Ericsson" w:date="2023-09-28T05:40:00Z">
              <w:r w:rsidR="00AA1972">
                <w:rPr>
                  <w:lang w:bidi="ar-IQ"/>
                </w:rPr>
                <w:t>, clause 5.1.5.1.6</w:t>
              </w:r>
            </w:ins>
            <w:r w:rsidRPr="00EA4D91">
              <w:rPr>
                <w:lang w:bidi="ar-IQ"/>
              </w:rPr>
              <w:t>.</w:t>
            </w:r>
          </w:p>
        </w:tc>
      </w:tr>
      <w:tr w:rsidR="008B20BA" w14:paraId="1FDABD01" w14:textId="77777777" w:rsidTr="00EB4B18">
        <w:trPr>
          <w:jc w:val="center"/>
        </w:trPr>
        <w:tc>
          <w:tcPr>
            <w:tcW w:w="4077" w:type="dxa"/>
            <w:shd w:val="clear" w:color="auto" w:fill="auto"/>
          </w:tcPr>
          <w:p w14:paraId="558A9762" w14:textId="77777777" w:rsidR="008B20BA" w:rsidRPr="00EA4D91" w:rsidRDefault="008B20BA" w:rsidP="00EB4B18">
            <w:pPr>
              <w:pStyle w:val="TAL"/>
              <w:ind w:left="283"/>
              <w:rPr>
                <w:lang w:bidi="ar-IQ"/>
              </w:rPr>
            </w:pPr>
            <w:r w:rsidRPr="00D06A50">
              <w:rPr>
                <w:lang w:bidi="ar-IQ"/>
              </w:rPr>
              <w:t>NF Functionality</w:t>
            </w:r>
          </w:p>
        </w:tc>
        <w:tc>
          <w:tcPr>
            <w:tcW w:w="1134" w:type="dxa"/>
            <w:shd w:val="clear" w:color="auto" w:fill="auto"/>
          </w:tcPr>
          <w:p w14:paraId="40DE62CB" w14:textId="77777777" w:rsidR="008B20BA" w:rsidRPr="00EA4D91" w:rsidRDefault="008B20BA" w:rsidP="00EB4B18">
            <w:pPr>
              <w:pStyle w:val="TAL"/>
              <w:jc w:val="center"/>
              <w:rPr>
                <w:lang w:bidi="ar-IQ"/>
              </w:rPr>
            </w:pPr>
            <w:r>
              <w:rPr>
                <w:lang w:bidi="ar-IQ"/>
              </w:rPr>
              <w:t>M</w:t>
            </w:r>
          </w:p>
        </w:tc>
        <w:tc>
          <w:tcPr>
            <w:tcW w:w="4644" w:type="dxa"/>
            <w:shd w:val="clear" w:color="auto" w:fill="auto"/>
          </w:tcPr>
          <w:p w14:paraId="2E80D792" w14:textId="77777777" w:rsidR="008B20BA" w:rsidRPr="00EA4D91" w:rsidRDefault="008B20BA" w:rsidP="00EB4B1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B20BA" w14:paraId="5A1323E2" w14:textId="77777777" w:rsidTr="00EB4B18">
        <w:trPr>
          <w:jc w:val="center"/>
        </w:trPr>
        <w:tc>
          <w:tcPr>
            <w:tcW w:w="4077" w:type="dxa"/>
            <w:shd w:val="clear" w:color="auto" w:fill="auto"/>
          </w:tcPr>
          <w:p w14:paraId="25919559" w14:textId="77777777" w:rsidR="008B20BA" w:rsidRPr="00D06A50" w:rsidRDefault="008B20BA" w:rsidP="00EB4B18">
            <w:pPr>
              <w:pStyle w:val="TAL"/>
              <w:ind w:left="283"/>
              <w:rPr>
                <w:lang w:bidi="ar-IQ"/>
              </w:rPr>
            </w:pPr>
            <w:r w:rsidRPr="00EA4D91">
              <w:rPr>
                <w:lang w:bidi="ar-IQ"/>
              </w:rPr>
              <w:t>NF Name</w:t>
            </w:r>
          </w:p>
        </w:tc>
        <w:tc>
          <w:tcPr>
            <w:tcW w:w="1134" w:type="dxa"/>
            <w:shd w:val="clear" w:color="auto" w:fill="auto"/>
          </w:tcPr>
          <w:p w14:paraId="5D1B43D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A062DAC" w14:textId="77777777" w:rsidR="008B20BA" w:rsidRPr="00EA4D91" w:rsidRDefault="008B20BA" w:rsidP="00EB4B18">
            <w:pPr>
              <w:pStyle w:val="TAL"/>
              <w:rPr>
                <w:lang w:bidi="ar-IQ"/>
              </w:rPr>
            </w:pPr>
            <w:r w:rsidRPr="00EA4D91">
              <w:rPr>
                <w:lang w:bidi="ar-IQ"/>
              </w:rPr>
              <w:t>This field holds the name of the NF used.</w:t>
            </w:r>
          </w:p>
        </w:tc>
      </w:tr>
      <w:tr w:rsidR="008B20BA" w14:paraId="202C6A41" w14:textId="77777777" w:rsidTr="00EB4B18">
        <w:trPr>
          <w:jc w:val="center"/>
        </w:trPr>
        <w:tc>
          <w:tcPr>
            <w:tcW w:w="4077" w:type="dxa"/>
            <w:shd w:val="clear" w:color="auto" w:fill="auto"/>
          </w:tcPr>
          <w:p w14:paraId="2B546D72" w14:textId="77777777" w:rsidR="008B20BA" w:rsidRPr="00EA4D91" w:rsidRDefault="008B20BA" w:rsidP="00EB4B18">
            <w:pPr>
              <w:pStyle w:val="TAL"/>
              <w:ind w:left="283"/>
              <w:rPr>
                <w:lang w:bidi="ar-IQ"/>
              </w:rPr>
            </w:pPr>
            <w:r w:rsidRPr="00EA4D91">
              <w:rPr>
                <w:lang w:bidi="ar-IQ"/>
              </w:rPr>
              <w:t>NF Address</w:t>
            </w:r>
          </w:p>
        </w:tc>
        <w:tc>
          <w:tcPr>
            <w:tcW w:w="1134" w:type="dxa"/>
            <w:shd w:val="clear" w:color="auto" w:fill="auto"/>
          </w:tcPr>
          <w:p w14:paraId="60F767CF"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E564F49" w14:textId="77777777" w:rsidR="008B20BA" w:rsidRPr="00EA4D91" w:rsidRDefault="008B20BA" w:rsidP="00EB4B18">
            <w:pPr>
              <w:pStyle w:val="TAL"/>
              <w:rPr>
                <w:lang w:bidi="ar-IQ"/>
              </w:rPr>
            </w:pPr>
            <w:r w:rsidRPr="00EA4D91">
              <w:rPr>
                <w:lang w:bidi="ar-IQ"/>
              </w:rPr>
              <w:t>This field holds the IP Address of the NF used.</w:t>
            </w:r>
          </w:p>
        </w:tc>
      </w:tr>
      <w:tr w:rsidR="008B20BA" w14:paraId="2A6023CA" w14:textId="77777777" w:rsidTr="00EB4B18">
        <w:trPr>
          <w:jc w:val="center"/>
        </w:trPr>
        <w:tc>
          <w:tcPr>
            <w:tcW w:w="4077" w:type="dxa"/>
            <w:shd w:val="clear" w:color="auto" w:fill="auto"/>
          </w:tcPr>
          <w:p w14:paraId="62F50512" w14:textId="77777777" w:rsidR="008B20BA" w:rsidRPr="00EA4D91" w:rsidRDefault="008B20BA" w:rsidP="00EB4B18">
            <w:pPr>
              <w:pStyle w:val="TAL"/>
              <w:ind w:left="283"/>
              <w:rPr>
                <w:lang w:bidi="ar-IQ"/>
              </w:rPr>
            </w:pPr>
            <w:r w:rsidRPr="00EA4D91">
              <w:rPr>
                <w:lang w:bidi="ar-IQ"/>
              </w:rPr>
              <w:t>NF PLMN ID</w:t>
            </w:r>
          </w:p>
        </w:tc>
        <w:tc>
          <w:tcPr>
            <w:tcW w:w="1134" w:type="dxa"/>
            <w:shd w:val="clear" w:color="auto" w:fill="auto"/>
          </w:tcPr>
          <w:p w14:paraId="6CD06BFD"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CBAAB2" w14:textId="77777777" w:rsidR="008B20BA" w:rsidRPr="00EA4D91" w:rsidRDefault="008B20BA" w:rsidP="00EB4B18">
            <w:pPr>
              <w:pStyle w:val="TAL"/>
              <w:rPr>
                <w:lang w:bidi="ar-IQ"/>
              </w:rPr>
            </w:pPr>
            <w:r w:rsidRPr="00EA4D91">
              <w:rPr>
                <w:lang w:bidi="ar-IQ"/>
              </w:rPr>
              <w:t>This field holds the PLMN identifier (MCC MNC) of the NF.</w:t>
            </w:r>
          </w:p>
        </w:tc>
      </w:tr>
      <w:tr w:rsidR="008B20BA" w14:paraId="2EDF2C35" w14:textId="77777777" w:rsidTr="00EB4B18">
        <w:trPr>
          <w:jc w:val="center"/>
        </w:trPr>
        <w:tc>
          <w:tcPr>
            <w:tcW w:w="4077" w:type="dxa"/>
            <w:shd w:val="clear" w:color="auto" w:fill="auto"/>
          </w:tcPr>
          <w:p w14:paraId="4549CDE8" w14:textId="77777777" w:rsidR="008B20BA" w:rsidRPr="0055377D" w:rsidRDefault="008B20BA" w:rsidP="00EB4B18">
            <w:pPr>
              <w:pStyle w:val="TAL"/>
              <w:rPr>
                <w:lang w:bidi="ar-IQ"/>
              </w:rPr>
            </w:pPr>
            <w:r>
              <w:rPr>
                <w:lang w:bidi="ar-IQ"/>
              </w:rPr>
              <w:t>Charging Identifier</w:t>
            </w:r>
          </w:p>
        </w:tc>
        <w:tc>
          <w:tcPr>
            <w:tcW w:w="1134" w:type="dxa"/>
            <w:shd w:val="clear" w:color="auto" w:fill="auto"/>
          </w:tcPr>
          <w:p w14:paraId="3B6D08BC" w14:textId="77777777" w:rsidR="008B20BA" w:rsidRPr="00BF74EF" w:rsidRDefault="008B20BA" w:rsidP="00EB4B18">
            <w:pPr>
              <w:pStyle w:val="TAL"/>
              <w:jc w:val="center"/>
              <w:rPr>
                <w:lang w:bidi="ar-IQ"/>
              </w:rPr>
            </w:pPr>
            <w:r>
              <w:rPr>
                <w:szCs w:val="18"/>
              </w:rPr>
              <w:t>O</w:t>
            </w:r>
            <w:r>
              <w:rPr>
                <w:szCs w:val="18"/>
                <w:vertAlign w:val="subscript"/>
              </w:rPr>
              <w:t>M</w:t>
            </w:r>
          </w:p>
        </w:tc>
        <w:tc>
          <w:tcPr>
            <w:tcW w:w="4644" w:type="dxa"/>
            <w:shd w:val="clear" w:color="auto" w:fill="auto"/>
          </w:tcPr>
          <w:p w14:paraId="60F4EAC3" w14:textId="77777777" w:rsidR="008B20BA" w:rsidRPr="000A1E1E" w:rsidRDefault="008B20BA" w:rsidP="00EB4B1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B20BA" w14:paraId="03CE5CC5" w14:textId="77777777" w:rsidTr="00EB4B18">
        <w:trPr>
          <w:jc w:val="center"/>
        </w:trPr>
        <w:tc>
          <w:tcPr>
            <w:tcW w:w="4077" w:type="dxa"/>
            <w:shd w:val="clear" w:color="auto" w:fill="auto"/>
          </w:tcPr>
          <w:p w14:paraId="42AFC046" w14:textId="77777777" w:rsidR="008B20BA" w:rsidRPr="00EA4D91" w:rsidRDefault="008B20BA" w:rsidP="00EB4B18">
            <w:pPr>
              <w:pStyle w:val="TAL"/>
              <w:rPr>
                <w:lang w:bidi="ar-IQ"/>
              </w:rPr>
            </w:pPr>
            <w:r w:rsidRPr="0055377D">
              <w:rPr>
                <w:lang w:bidi="ar-IQ"/>
              </w:rPr>
              <w:t>Triggers</w:t>
            </w:r>
          </w:p>
        </w:tc>
        <w:tc>
          <w:tcPr>
            <w:tcW w:w="1134" w:type="dxa"/>
            <w:shd w:val="clear" w:color="auto" w:fill="auto"/>
          </w:tcPr>
          <w:p w14:paraId="6B702128"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B4F2AB" w14:textId="77777777" w:rsidR="008B20BA" w:rsidRPr="00EA4D91" w:rsidRDefault="008B20BA" w:rsidP="00EB4B1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B20BA" w14:paraId="537B211C" w14:textId="77777777" w:rsidTr="00EB4B18">
        <w:trPr>
          <w:jc w:val="center"/>
        </w:trPr>
        <w:tc>
          <w:tcPr>
            <w:tcW w:w="4077" w:type="dxa"/>
            <w:shd w:val="clear" w:color="auto" w:fill="auto"/>
          </w:tcPr>
          <w:p w14:paraId="1EC9B275" w14:textId="77777777" w:rsidR="008B20BA" w:rsidRPr="0055377D" w:rsidRDefault="008B20BA" w:rsidP="00EB4B1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FF18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6714BF0"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5EDF058B" w14:textId="77777777" w:rsidTr="00EB4B18">
        <w:trPr>
          <w:jc w:val="center"/>
        </w:trPr>
        <w:tc>
          <w:tcPr>
            <w:tcW w:w="4077" w:type="dxa"/>
            <w:shd w:val="clear" w:color="auto" w:fill="auto"/>
          </w:tcPr>
          <w:p w14:paraId="35B210BB" w14:textId="77777777" w:rsidR="008B20BA" w:rsidRDefault="008B20BA" w:rsidP="00EB4B1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B389C72"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671F8" w14:textId="2D8319A2" w:rsidR="008B20BA" w:rsidRPr="000A1E1E" w:rsidRDefault="008B20BA" w:rsidP="00EB4B1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ins w:id="13" w:author="Ericsson" w:date="2023-09-28T05:37:00Z">
              <w:r w:rsidR="0045386A">
                <w:rPr>
                  <w:lang w:bidi="ar-IQ"/>
                </w:rPr>
                <w:t>, clause 5.1.5.1.3</w:t>
              </w:r>
            </w:ins>
            <w:r w:rsidRPr="00EA4D91">
              <w:rPr>
                <w:lang w:bidi="ar-IQ"/>
              </w:rPr>
              <w:t>.</w:t>
            </w:r>
          </w:p>
        </w:tc>
      </w:tr>
      <w:tr w:rsidR="008B20BA" w14:paraId="62216ABB" w14:textId="77777777" w:rsidTr="00EB4B18">
        <w:trPr>
          <w:jc w:val="center"/>
        </w:trPr>
        <w:tc>
          <w:tcPr>
            <w:tcW w:w="4077" w:type="dxa"/>
            <w:shd w:val="clear" w:color="auto" w:fill="auto"/>
          </w:tcPr>
          <w:p w14:paraId="2CE48628" w14:textId="77777777" w:rsidR="008B20BA" w:rsidRPr="00EA4D91" w:rsidRDefault="008B20BA" w:rsidP="00EB4B18">
            <w:pPr>
              <w:pStyle w:val="TAL"/>
              <w:ind w:left="283"/>
              <w:rPr>
                <w:lang w:bidi="ar-IQ"/>
              </w:rPr>
            </w:pPr>
            <w:r w:rsidRPr="00657020">
              <w:rPr>
                <w:lang w:bidi="ar-IQ"/>
              </w:rPr>
              <w:t>Rating Group</w:t>
            </w:r>
          </w:p>
        </w:tc>
        <w:tc>
          <w:tcPr>
            <w:tcW w:w="1134" w:type="dxa"/>
            <w:shd w:val="clear" w:color="auto" w:fill="auto"/>
          </w:tcPr>
          <w:p w14:paraId="55FB6C25" w14:textId="77777777" w:rsidR="008B20BA" w:rsidRPr="00EA4D91" w:rsidRDefault="008B20BA" w:rsidP="00EB4B18">
            <w:pPr>
              <w:pStyle w:val="TAL"/>
              <w:jc w:val="center"/>
              <w:rPr>
                <w:lang w:bidi="ar-IQ"/>
              </w:rPr>
            </w:pPr>
            <w:r w:rsidRPr="00657020">
              <w:rPr>
                <w:lang w:bidi="ar-IQ"/>
              </w:rPr>
              <w:t>M</w:t>
            </w:r>
          </w:p>
        </w:tc>
        <w:tc>
          <w:tcPr>
            <w:tcW w:w="4644" w:type="dxa"/>
            <w:shd w:val="clear" w:color="auto" w:fill="auto"/>
          </w:tcPr>
          <w:p w14:paraId="2970A973" w14:textId="1CFE364C" w:rsidR="008B20BA" w:rsidRPr="00EA4D91" w:rsidRDefault="008B20BA" w:rsidP="00EB4B18">
            <w:pPr>
              <w:pStyle w:val="TAL"/>
              <w:rPr>
                <w:lang w:bidi="ar-IQ"/>
              </w:rPr>
            </w:pPr>
            <w:r w:rsidRPr="00657020">
              <w:rPr>
                <w:lang w:bidi="ar-IQ"/>
              </w:rPr>
              <w:t>This filed holds the rating group</w:t>
            </w:r>
            <w:ins w:id="14" w:author="Ericsson" w:date="2023-09-28T05:40:00Z">
              <w:r w:rsidR="005A2DD4">
                <w:rPr>
                  <w:lang w:bidi="ar-IQ"/>
                </w:rPr>
                <w:t>, clause 5.1.5.1.7</w:t>
              </w:r>
            </w:ins>
            <w:r w:rsidRPr="00657020">
              <w:rPr>
                <w:lang w:bidi="ar-IQ"/>
              </w:rPr>
              <w:t>.</w:t>
            </w:r>
            <w:del w:id="15" w:author="Ericsson" w:date="2023-09-28T05:40:00Z">
              <w:r w:rsidRPr="00657020" w:rsidDel="005A2DD4">
                <w:rPr>
                  <w:lang w:bidi="ar-IQ"/>
                </w:rPr>
                <w:delText xml:space="preserve"> The parameter corresponds to the Charging Key as specified in TS 23.203 [203]</w:delText>
              </w:r>
            </w:del>
          </w:p>
        </w:tc>
      </w:tr>
      <w:tr w:rsidR="008B20BA" w14:paraId="2B8CA177" w14:textId="77777777" w:rsidTr="00EB4B18">
        <w:trPr>
          <w:jc w:val="center"/>
        </w:trPr>
        <w:tc>
          <w:tcPr>
            <w:tcW w:w="4077" w:type="dxa"/>
            <w:shd w:val="clear" w:color="auto" w:fill="auto"/>
          </w:tcPr>
          <w:p w14:paraId="37086C7D" w14:textId="77777777" w:rsidR="008B20BA" w:rsidRPr="00657020" w:rsidRDefault="008B20BA" w:rsidP="00EB4B18">
            <w:pPr>
              <w:pStyle w:val="TAL"/>
              <w:ind w:left="283"/>
              <w:rPr>
                <w:lang w:bidi="ar-IQ"/>
              </w:rPr>
            </w:pPr>
            <w:r w:rsidRPr="00657020">
              <w:rPr>
                <w:lang w:bidi="ar-IQ"/>
              </w:rPr>
              <w:t>Used Unit Container</w:t>
            </w:r>
          </w:p>
        </w:tc>
        <w:tc>
          <w:tcPr>
            <w:tcW w:w="1134" w:type="dxa"/>
            <w:shd w:val="clear" w:color="auto" w:fill="auto"/>
          </w:tcPr>
          <w:p w14:paraId="5936C81B"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5A7A5B4" w14:textId="0BEA92B5" w:rsidR="008B20BA" w:rsidRPr="00657020" w:rsidRDefault="008B20BA" w:rsidP="00EB4B18">
            <w:pPr>
              <w:pStyle w:val="TAL"/>
              <w:rPr>
                <w:lang w:bidi="ar-IQ"/>
              </w:rPr>
            </w:pPr>
            <w:r>
              <w:rPr>
                <w:lang w:bidi="ar-IQ"/>
              </w:rPr>
              <w:t>This field holds the used units and information connected to the reported units</w:t>
            </w:r>
            <w:ins w:id="16" w:author="Ericsson" w:date="2023-09-28T05:44:00Z">
              <w:r w:rsidR="002572B6">
                <w:rPr>
                  <w:lang w:bidi="ar-IQ"/>
                </w:rPr>
                <w:t>, clause 5.1.5.1.14</w:t>
              </w:r>
            </w:ins>
            <w:r>
              <w:rPr>
                <w:lang w:bidi="ar-IQ"/>
              </w:rPr>
              <w:t>.</w:t>
            </w:r>
          </w:p>
        </w:tc>
      </w:tr>
      <w:tr w:rsidR="008B20BA" w14:paraId="7A8DE4A6" w14:textId="77777777" w:rsidTr="00EB4B18">
        <w:trPr>
          <w:jc w:val="center"/>
        </w:trPr>
        <w:tc>
          <w:tcPr>
            <w:tcW w:w="4077" w:type="dxa"/>
            <w:shd w:val="clear" w:color="auto" w:fill="auto"/>
          </w:tcPr>
          <w:p w14:paraId="4D1B191D" w14:textId="77777777" w:rsidR="008B20BA" w:rsidRPr="00657020" w:rsidRDefault="008B20BA" w:rsidP="00EB4B18">
            <w:pPr>
              <w:pStyle w:val="TAL"/>
              <w:ind w:left="568"/>
              <w:rPr>
                <w:lang w:bidi="ar-IQ"/>
              </w:rPr>
            </w:pPr>
            <w:r w:rsidRPr="00555523">
              <w:rPr>
                <w:lang w:bidi="ar-IQ"/>
              </w:rPr>
              <w:t>Service Identifier</w:t>
            </w:r>
          </w:p>
        </w:tc>
        <w:tc>
          <w:tcPr>
            <w:tcW w:w="1134" w:type="dxa"/>
            <w:shd w:val="clear" w:color="auto" w:fill="auto"/>
          </w:tcPr>
          <w:p w14:paraId="239F40EF"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F8ACAAC" w14:textId="77777777" w:rsidR="008B20BA" w:rsidRDefault="008B20BA" w:rsidP="00EB4B18">
            <w:pPr>
              <w:pStyle w:val="TAL"/>
              <w:rPr>
                <w:lang w:bidi="ar-IQ"/>
              </w:rPr>
            </w:pPr>
            <w:r>
              <w:t>This field holds the Service Identifier.</w:t>
            </w:r>
          </w:p>
        </w:tc>
      </w:tr>
      <w:tr w:rsidR="008B20BA" w14:paraId="28D3471F" w14:textId="77777777" w:rsidTr="00EB4B18">
        <w:trPr>
          <w:jc w:val="center"/>
        </w:trPr>
        <w:tc>
          <w:tcPr>
            <w:tcW w:w="4077" w:type="dxa"/>
            <w:shd w:val="clear" w:color="auto" w:fill="auto"/>
          </w:tcPr>
          <w:p w14:paraId="3089AF0A" w14:textId="77777777" w:rsidR="008B20BA" w:rsidRPr="00657020" w:rsidRDefault="008B20BA" w:rsidP="00EB4B18">
            <w:pPr>
              <w:pStyle w:val="TAL"/>
              <w:ind w:left="568"/>
              <w:rPr>
                <w:lang w:bidi="ar-IQ"/>
              </w:rPr>
            </w:pPr>
            <w:r w:rsidRPr="00B67BFE">
              <w:rPr>
                <w:lang w:bidi="ar-IQ"/>
              </w:rPr>
              <w:t>Quota management Indicator</w:t>
            </w:r>
          </w:p>
        </w:tc>
        <w:tc>
          <w:tcPr>
            <w:tcW w:w="1134" w:type="dxa"/>
            <w:shd w:val="clear" w:color="auto" w:fill="auto"/>
          </w:tcPr>
          <w:p w14:paraId="2D0CDA7E"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126CEAA" w14:textId="77777777" w:rsidR="008B20BA" w:rsidRDefault="008B20BA" w:rsidP="00EB4B1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20BA" w14:paraId="75A14AFD" w14:textId="77777777" w:rsidTr="00EB4B18">
        <w:trPr>
          <w:jc w:val="center"/>
        </w:trPr>
        <w:tc>
          <w:tcPr>
            <w:tcW w:w="4077" w:type="dxa"/>
            <w:shd w:val="clear" w:color="auto" w:fill="auto"/>
          </w:tcPr>
          <w:p w14:paraId="4C5C314D" w14:textId="77777777" w:rsidR="008B20BA" w:rsidRPr="00657020" w:rsidRDefault="008B20BA" w:rsidP="00EB4B18">
            <w:pPr>
              <w:pStyle w:val="TAL"/>
              <w:ind w:left="568"/>
              <w:rPr>
                <w:lang w:bidi="ar-IQ"/>
              </w:rPr>
            </w:pPr>
            <w:r w:rsidRPr="00555523">
              <w:rPr>
                <w:lang w:bidi="ar-IQ"/>
              </w:rPr>
              <w:t>Local Sequence Number</w:t>
            </w:r>
          </w:p>
        </w:tc>
        <w:tc>
          <w:tcPr>
            <w:tcW w:w="1134" w:type="dxa"/>
            <w:shd w:val="clear" w:color="auto" w:fill="auto"/>
          </w:tcPr>
          <w:p w14:paraId="07DC23EE" w14:textId="77777777" w:rsidR="008B20BA" w:rsidRPr="00657020"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35B037B" w14:textId="77777777" w:rsidR="008B20BA" w:rsidRDefault="008B20BA" w:rsidP="00EB4B1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B20BA" w14:paraId="421BB1FE" w14:textId="77777777" w:rsidTr="00EB4B18">
        <w:trPr>
          <w:jc w:val="center"/>
        </w:trPr>
        <w:tc>
          <w:tcPr>
            <w:tcW w:w="4077" w:type="dxa"/>
            <w:shd w:val="clear" w:color="auto" w:fill="auto"/>
          </w:tcPr>
          <w:p w14:paraId="47C6CCC9" w14:textId="77777777" w:rsidR="008B20BA" w:rsidRPr="00657020" w:rsidRDefault="008B20BA" w:rsidP="00EB4B18">
            <w:pPr>
              <w:pStyle w:val="TAL"/>
              <w:ind w:left="568"/>
              <w:rPr>
                <w:lang w:bidi="ar-IQ"/>
              </w:rPr>
            </w:pPr>
            <w:r w:rsidRPr="00555523">
              <w:rPr>
                <w:lang w:bidi="ar-IQ"/>
              </w:rPr>
              <w:t>Time</w:t>
            </w:r>
          </w:p>
        </w:tc>
        <w:tc>
          <w:tcPr>
            <w:tcW w:w="1134" w:type="dxa"/>
            <w:shd w:val="clear" w:color="auto" w:fill="auto"/>
          </w:tcPr>
          <w:p w14:paraId="30AB250B"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30B8F1A9" w14:textId="77777777" w:rsidR="008B20BA" w:rsidRDefault="008B20BA" w:rsidP="00EB4B18">
            <w:pPr>
              <w:pStyle w:val="TAL"/>
              <w:rPr>
                <w:lang w:bidi="ar-IQ"/>
              </w:rPr>
            </w:pPr>
            <w:r>
              <w:t>This field holds the amount of used time.</w:t>
            </w:r>
          </w:p>
        </w:tc>
      </w:tr>
      <w:tr w:rsidR="008B20BA" w14:paraId="6D48F33D" w14:textId="77777777" w:rsidTr="00EB4B18">
        <w:trPr>
          <w:jc w:val="center"/>
        </w:trPr>
        <w:tc>
          <w:tcPr>
            <w:tcW w:w="4077" w:type="dxa"/>
            <w:shd w:val="clear" w:color="auto" w:fill="auto"/>
          </w:tcPr>
          <w:p w14:paraId="3B882FB2" w14:textId="77777777" w:rsidR="008B20BA" w:rsidRPr="00657020" w:rsidRDefault="008B20BA" w:rsidP="00EB4B18">
            <w:pPr>
              <w:pStyle w:val="TAL"/>
              <w:ind w:left="568"/>
              <w:rPr>
                <w:lang w:bidi="ar-IQ"/>
              </w:rPr>
            </w:pPr>
            <w:r w:rsidRPr="00555523">
              <w:rPr>
                <w:lang w:bidi="ar-IQ"/>
              </w:rPr>
              <w:t xml:space="preserve">Uplink Volume </w:t>
            </w:r>
          </w:p>
        </w:tc>
        <w:tc>
          <w:tcPr>
            <w:tcW w:w="1134" w:type="dxa"/>
            <w:shd w:val="clear" w:color="auto" w:fill="auto"/>
          </w:tcPr>
          <w:p w14:paraId="729A9202"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2EE04878" w14:textId="77777777" w:rsidR="008B20BA" w:rsidRDefault="008B20BA" w:rsidP="00EB4B18">
            <w:pPr>
              <w:pStyle w:val="TAL"/>
              <w:rPr>
                <w:lang w:bidi="ar-IQ"/>
              </w:rPr>
            </w:pPr>
            <w:r>
              <w:t>This field holds the amount of used volume in uplink direction.</w:t>
            </w:r>
          </w:p>
        </w:tc>
      </w:tr>
      <w:tr w:rsidR="008B20BA" w14:paraId="5B5D48EA" w14:textId="77777777" w:rsidTr="00EB4B18">
        <w:trPr>
          <w:jc w:val="center"/>
        </w:trPr>
        <w:tc>
          <w:tcPr>
            <w:tcW w:w="4077" w:type="dxa"/>
            <w:shd w:val="clear" w:color="auto" w:fill="auto"/>
          </w:tcPr>
          <w:p w14:paraId="22A86E96" w14:textId="77777777" w:rsidR="008B20BA" w:rsidRPr="00657020" w:rsidRDefault="008B20BA" w:rsidP="00EB4B18">
            <w:pPr>
              <w:pStyle w:val="TAL"/>
              <w:ind w:left="568"/>
              <w:rPr>
                <w:lang w:bidi="ar-IQ"/>
              </w:rPr>
            </w:pPr>
            <w:r w:rsidRPr="00555523">
              <w:rPr>
                <w:lang w:bidi="ar-IQ"/>
              </w:rPr>
              <w:t xml:space="preserve">Downlink Volume </w:t>
            </w:r>
          </w:p>
        </w:tc>
        <w:tc>
          <w:tcPr>
            <w:tcW w:w="1134" w:type="dxa"/>
            <w:shd w:val="clear" w:color="auto" w:fill="auto"/>
          </w:tcPr>
          <w:p w14:paraId="32A73B0C"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54910AEF" w14:textId="77777777" w:rsidR="008B20BA" w:rsidRDefault="008B20BA" w:rsidP="00EB4B18">
            <w:pPr>
              <w:pStyle w:val="TAL"/>
              <w:rPr>
                <w:lang w:bidi="ar-IQ"/>
              </w:rPr>
            </w:pPr>
            <w:r>
              <w:t>This field holds the amount of used volume in downlink direction.</w:t>
            </w:r>
          </w:p>
        </w:tc>
      </w:tr>
      <w:tr w:rsidR="008B20BA" w14:paraId="502E3B30" w14:textId="77777777" w:rsidTr="00EB4B18">
        <w:trPr>
          <w:jc w:val="center"/>
        </w:trPr>
        <w:tc>
          <w:tcPr>
            <w:tcW w:w="4077" w:type="dxa"/>
            <w:shd w:val="clear" w:color="auto" w:fill="auto"/>
          </w:tcPr>
          <w:p w14:paraId="24C32DE6" w14:textId="77777777" w:rsidR="008B20BA" w:rsidRPr="00657020" w:rsidRDefault="008B20BA" w:rsidP="00EB4B18">
            <w:pPr>
              <w:pStyle w:val="TAL"/>
              <w:ind w:left="568"/>
              <w:rPr>
                <w:lang w:bidi="ar-IQ"/>
              </w:rPr>
            </w:pPr>
            <w:r w:rsidRPr="00555523">
              <w:rPr>
                <w:lang w:bidi="ar-IQ"/>
              </w:rPr>
              <w:t>Total Volume</w:t>
            </w:r>
          </w:p>
        </w:tc>
        <w:tc>
          <w:tcPr>
            <w:tcW w:w="1134" w:type="dxa"/>
            <w:shd w:val="clear" w:color="auto" w:fill="auto"/>
          </w:tcPr>
          <w:p w14:paraId="6EC491D1"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061AE0C9" w14:textId="77777777" w:rsidR="008B20BA" w:rsidRDefault="008B20BA" w:rsidP="00EB4B18">
            <w:pPr>
              <w:pStyle w:val="TAL"/>
              <w:rPr>
                <w:lang w:bidi="ar-IQ"/>
              </w:rPr>
            </w:pPr>
            <w:r>
              <w:t>This field holds the amount of used volume in both uplink and downlink directions.</w:t>
            </w:r>
          </w:p>
        </w:tc>
      </w:tr>
      <w:tr w:rsidR="008B20BA" w14:paraId="249E3830" w14:textId="77777777" w:rsidTr="00EB4B18">
        <w:trPr>
          <w:jc w:val="center"/>
        </w:trPr>
        <w:tc>
          <w:tcPr>
            <w:tcW w:w="4077" w:type="dxa"/>
            <w:shd w:val="clear" w:color="auto" w:fill="auto"/>
          </w:tcPr>
          <w:p w14:paraId="18A174CF" w14:textId="77777777" w:rsidR="008B20BA" w:rsidRPr="00657020" w:rsidRDefault="008B20BA" w:rsidP="00EB4B18">
            <w:pPr>
              <w:pStyle w:val="TAL"/>
              <w:ind w:left="568"/>
              <w:rPr>
                <w:lang w:bidi="ar-IQ"/>
              </w:rPr>
            </w:pPr>
            <w:r w:rsidRPr="00555523">
              <w:rPr>
                <w:lang w:bidi="ar-IQ"/>
              </w:rPr>
              <w:t>Service Specific Units</w:t>
            </w:r>
          </w:p>
        </w:tc>
        <w:tc>
          <w:tcPr>
            <w:tcW w:w="1134" w:type="dxa"/>
            <w:shd w:val="clear" w:color="auto" w:fill="auto"/>
          </w:tcPr>
          <w:p w14:paraId="050AF0E9" w14:textId="77777777" w:rsidR="008B20BA" w:rsidRPr="00657020"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FC8C79B" w14:textId="77777777" w:rsidR="008B20BA" w:rsidRDefault="008B20BA" w:rsidP="00EB4B18">
            <w:pPr>
              <w:pStyle w:val="TAL"/>
              <w:rPr>
                <w:lang w:bidi="ar-IQ"/>
              </w:rPr>
            </w:pPr>
            <w:r>
              <w:t>This field holds the amount of used service specific units.</w:t>
            </w:r>
          </w:p>
        </w:tc>
      </w:tr>
      <w:tr w:rsidR="008B20BA" w14:paraId="4EF2CED8" w14:textId="77777777" w:rsidTr="00EB4B18">
        <w:trPr>
          <w:jc w:val="center"/>
        </w:trPr>
        <w:tc>
          <w:tcPr>
            <w:tcW w:w="4077" w:type="dxa"/>
            <w:shd w:val="clear" w:color="auto" w:fill="auto"/>
          </w:tcPr>
          <w:p w14:paraId="64DE49B9" w14:textId="77777777" w:rsidR="008B20BA" w:rsidRPr="00657020" w:rsidRDefault="008B20BA" w:rsidP="00EB4B18">
            <w:pPr>
              <w:pStyle w:val="TAL"/>
              <w:ind w:left="568"/>
              <w:rPr>
                <w:lang w:bidi="ar-IQ"/>
              </w:rPr>
            </w:pPr>
            <w:r w:rsidRPr="00555523">
              <w:rPr>
                <w:lang w:bidi="ar-IQ"/>
              </w:rPr>
              <w:t>Event Time Stamp</w:t>
            </w:r>
          </w:p>
        </w:tc>
        <w:tc>
          <w:tcPr>
            <w:tcW w:w="1134" w:type="dxa"/>
            <w:shd w:val="clear" w:color="auto" w:fill="auto"/>
          </w:tcPr>
          <w:p w14:paraId="3EBF3891"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E9DDE7" w14:textId="77777777" w:rsidR="008B20BA" w:rsidRDefault="008B20BA" w:rsidP="00EB4B18">
            <w:pPr>
              <w:pStyle w:val="TAL"/>
              <w:rPr>
                <w:lang w:bidi="ar-IQ"/>
              </w:rPr>
            </w:pPr>
            <w:r>
              <w:t xml:space="preserve">This field holds the timestamps of the event reported in the Service Specific Units, if the reported units are event based. </w:t>
            </w:r>
          </w:p>
        </w:tc>
      </w:tr>
      <w:tr w:rsidR="008B20BA" w14:paraId="476FE474" w14:textId="77777777" w:rsidTr="00EB4B18">
        <w:trPr>
          <w:jc w:val="center"/>
        </w:trPr>
        <w:tc>
          <w:tcPr>
            <w:tcW w:w="4077" w:type="dxa"/>
            <w:shd w:val="clear" w:color="auto" w:fill="auto"/>
          </w:tcPr>
          <w:p w14:paraId="53F60BD6" w14:textId="77777777" w:rsidR="008B20BA" w:rsidRPr="00657020" w:rsidRDefault="008B20BA" w:rsidP="00EB4B18">
            <w:pPr>
              <w:pStyle w:val="TAL"/>
              <w:ind w:left="568"/>
              <w:rPr>
                <w:lang w:bidi="ar-IQ"/>
              </w:rPr>
            </w:pPr>
            <w:r w:rsidRPr="00555523">
              <w:rPr>
                <w:lang w:bidi="ar-IQ"/>
              </w:rPr>
              <w:t>Rating Indicator</w:t>
            </w:r>
          </w:p>
        </w:tc>
        <w:tc>
          <w:tcPr>
            <w:tcW w:w="1134" w:type="dxa"/>
            <w:shd w:val="clear" w:color="auto" w:fill="auto"/>
          </w:tcPr>
          <w:p w14:paraId="2130E2A4"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737582" w14:textId="77777777" w:rsidR="008B20BA" w:rsidRDefault="008B20BA" w:rsidP="00EB4B18">
            <w:pPr>
              <w:pStyle w:val="TAL"/>
              <w:rPr>
                <w:lang w:bidi="ar-IQ"/>
              </w:rPr>
            </w:pPr>
            <w:r>
              <w:t xml:space="preserve">This field </w:t>
            </w:r>
            <w:r w:rsidRPr="001172A1">
              <w:t>indicates if the units have been rated or not.</w:t>
            </w:r>
          </w:p>
        </w:tc>
      </w:tr>
      <w:tr w:rsidR="008B20BA" w14:paraId="5050C0A0" w14:textId="77777777" w:rsidTr="00EB4B18">
        <w:trPr>
          <w:jc w:val="center"/>
        </w:trPr>
        <w:tc>
          <w:tcPr>
            <w:tcW w:w="4077" w:type="dxa"/>
            <w:shd w:val="clear" w:color="auto" w:fill="auto"/>
          </w:tcPr>
          <w:p w14:paraId="2A9C0318" w14:textId="77777777" w:rsidR="008B20BA" w:rsidRPr="00657020" w:rsidRDefault="008B20BA" w:rsidP="00EB4B18">
            <w:pPr>
              <w:pStyle w:val="TAL"/>
              <w:ind w:left="566"/>
              <w:rPr>
                <w:lang w:bidi="ar-IQ"/>
              </w:rPr>
            </w:pPr>
            <w:r w:rsidRPr="00657020">
              <w:rPr>
                <w:lang w:bidi="ar-IQ"/>
              </w:rPr>
              <w:t>Triggers</w:t>
            </w:r>
          </w:p>
        </w:tc>
        <w:tc>
          <w:tcPr>
            <w:tcW w:w="1134" w:type="dxa"/>
            <w:shd w:val="clear" w:color="auto" w:fill="auto"/>
          </w:tcPr>
          <w:p w14:paraId="3E2F781A"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E1F42C1" w14:textId="77777777" w:rsidR="008B20BA" w:rsidRDefault="008B20BA" w:rsidP="00EB4B1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B20BA" w14:paraId="43A3C339" w14:textId="77777777" w:rsidTr="00EB4B18">
        <w:trPr>
          <w:jc w:val="center"/>
        </w:trPr>
        <w:tc>
          <w:tcPr>
            <w:tcW w:w="4077" w:type="dxa"/>
            <w:shd w:val="clear" w:color="auto" w:fill="auto"/>
          </w:tcPr>
          <w:p w14:paraId="44FAA426" w14:textId="77777777" w:rsidR="008B20BA" w:rsidRPr="00657020" w:rsidRDefault="008B20BA" w:rsidP="00EB4B1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E782077"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826D31"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35E730CD" w14:textId="77777777" w:rsidTr="00EB4B18">
        <w:trPr>
          <w:jc w:val="center"/>
        </w:trPr>
        <w:tc>
          <w:tcPr>
            <w:tcW w:w="4077" w:type="dxa"/>
            <w:shd w:val="clear" w:color="auto" w:fill="auto"/>
          </w:tcPr>
          <w:p w14:paraId="7C85340D" w14:textId="77777777" w:rsidR="008B20BA" w:rsidRDefault="008B20BA" w:rsidP="00EB4B18">
            <w:pPr>
              <w:pStyle w:val="TAL"/>
              <w:ind w:left="566"/>
              <w:rPr>
                <w:lang w:bidi="ar-IQ"/>
              </w:rPr>
            </w:pPr>
            <w:r w:rsidRPr="00555523">
              <w:rPr>
                <w:lang w:bidi="ar-IQ"/>
              </w:rPr>
              <w:t>Trigger Time Stamp</w:t>
            </w:r>
          </w:p>
        </w:tc>
        <w:tc>
          <w:tcPr>
            <w:tcW w:w="1134" w:type="dxa"/>
            <w:shd w:val="clear" w:color="auto" w:fill="auto"/>
          </w:tcPr>
          <w:p w14:paraId="1D2AC877"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594CE2" w14:textId="77777777" w:rsidR="008B20BA" w:rsidRPr="000A1E1E" w:rsidRDefault="008B20BA" w:rsidP="00EB4B18">
            <w:pPr>
              <w:pStyle w:val="TAL"/>
              <w:rPr>
                <w:rFonts w:cs="Arial"/>
                <w:szCs w:val="18"/>
              </w:rPr>
            </w:pPr>
            <w:r>
              <w:t>This field holds the timestamp of the trigger.</w:t>
            </w:r>
          </w:p>
        </w:tc>
      </w:tr>
      <w:tr w:rsidR="008B20BA" w14:paraId="1EEB48DC" w14:textId="77777777" w:rsidTr="00EB4B18">
        <w:trPr>
          <w:jc w:val="center"/>
        </w:trPr>
        <w:tc>
          <w:tcPr>
            <w:tcW w:w="4077" w:type="dxa"/>
            <w:shd w:val="clear" w:color="auto" w:fill="auto"/>
          </w:tcPr>
          <w:p w14:paraId="0147F2E1" w14:textId="77777777" w:rsidR="008B20BA" w:rsidRDefault="008B20BA" w:rsidP="00EB4B18">
            <w:pPr>
              <w:pStyle w:val="TAL"/>
              <w:ind w:left="566"/>
              <w:rPr>
                <w:lang w:bidi="ar-IQ"/>
              </w:rPr>
            </w:pPr>
            <w:r w:rsidRPr="00264E82">
              <w:rPr>
                <w:lang w:bidi="ar-IQ"/>
              </w:rPr>
              <w:t>PDU Container Information</w:t>
            </w:r>
          </w:p>
        </w:tc>
        <w:tc>
          <w:tcPr>
            <w:tcW w:w="1134" w:type="dxa"/>
            <w:shd w:val="clear" w:color="auto" w:fill="auto"/>
          </w:tcPr>
          <w:p w14:paraId="403D6360"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E1A3837" w14:textId="77777777" w:rsidR="008B20BA" w:rsidRPr="000A1E1E" w:rsidRDefault="008B20BA" w:rsidP="00EB4B1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8B20BA" w14:paraId="35129F44" w14:textId="77777777" w:rsidTr="00EB4B18">
        <w:trPr>
          <w:jc w:val="center"/>
        </w:trPr>
        <w:tc>
          <w:tcPr>
            <w:tcW w:w="4077" w:type="dxa"/>
            <w:shd w:val="clear" w:color="auto" w:fill="auto"/>
          </w:tcPr>
          <w:p w14:paraId="4356E036" w14:textId="77777777" w:rsidR="008B20BA" w:rsidRPr="00264E82" w:rsidRDefault="008B20BA" w:rsidP="00EB4B18">
            <w:pPr>
              <w:pStyle w:val="TAL"/>
              <w:ind w:left="566"/>
              <w:rPr>
                <w:lang w:bidi="ar-IQ"/>
              </w:rPr>
            </w:pPr>
            <w:r w:rsidRPr="00AD3544">
              <w:t>NSPA Container Information</w:t>
            </w:r>
          </w:p>
        </w:tc>
        <w:tc>
          <w:tcPr>
            <w:tcW w:w="1134" w:type="dxa"/>
            <w:shd w:val="clear" w:color="auto" w:fill="auto"/>
          </w:tcPr>
          <w:p w14:paraId="76E44B9C" w14:textId="77777777" w:rsidR="008B20BA" w:rsidRPr="006E7DFA"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2F359144" w14:textId="77777777" w:rsidR="008B20BA" w:rsidRPr="000A1E1E" w:rsidRDefault="008B20BA" w:rsidP="00EB4B1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8B20BA" w14:paraId="57C4809F" w14:textId="77777777" w:rsidTr="00EB4B18">
        <w:trPr>
          <w:jc w:val="center"/>
        </w:trPr>
        <w:tc>
          <w:tcPr>
            <w:tcW w:w="4077" w:type="dxa"/>
            <w:shd w:val="clear" w:color="auto" w:fill="auto"/>
          </w:tcPr>
          <w:p w14:paraId="2674CB12" w14:textId="77777777" w:rsidR="008B20BA" w:rsidRPr="00AD3544" w:rsidRDefault="008B20BA" w:rsidP="00EB4B18">
            <w:pPr>
              <w:pStyle w:val="TAL"/>
              <w:ind w:left="566"/>
            </w:pPr>
            <w:bookmarkStart w:id="17" w:name="OLE_LINK49"/>
            <w:r>
              <w:rPr>
                <w:lang w:val="fr-FR"/>
              </w:rPr>
              <w:t>PC5 Container</w:t>
            </w:r>
            <w:r w:rsidRPr="00CB2621">
              <w:rPr>
                <w:lang w:val="fr-FR"/>
              </w:rPr>
              <w:t xml:space="preserve"> Information</w:t>
            </w:r>
            <w:bookmarkEnd w:id="17"/>
          </w:p>
        </w:tc>
        <w:tc>
          <w:tcPr>
            <w:tcW w:w="1134" w:type="dxa"/>
            <w:shd w:val="clear" w:color="auto" w:fill="auto"/>
          </w:tcPr>
          <w:p w14:paraId="699F436F" w14:textId="77777777" w:rsidR="008B20BA" w:rsidRDefault="008B20BA" w:rsidP="00EB4B1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DEAE79F" w14:textId="77777777" w:rsidR="008B20BA" w:rsidRPr="000A1E1E" w:rsidRDefault="008B20BA" w:rsidP="00EB4B18">
            <w:pPr>
              <w:pStyle w:val="TAL"/>
              <w:rPr>
                <w:rFonts w:cs="Arial"/>
                <w:szCs w:val="18"/>
              </w:rPr>
            </w:pPr>
            <w:r w:rsidRPr="002F3ED2">
              <w:t>This field holds the</w:t>
            </w:r>
            <w:r>
              <w:t xml:space="preserve"> </w:t>
            </w:r>
            <w:r w:rsidRPr="002F7073">
              <w:t>PC5 container information</w:t>
            </w:r>
          </w:p>
        </w:tc>
      </w:tr>
      <w:tr w:rsidR="008B20BA" w14:paraId="686DA458" w14:textId="77777777" w:rsidTr="00EB4B18">
        <w:trPr>
          <w:jc w:val="center"/>
        </w:trPr>
        <w:tc>
          <w:tcPr>
            <w:tcW w:w="4077" w:type="dxa"/>
            <w:shd w:val="clear" w:color="auto" w:fill="auto"/>
          </w:tcPr>
          <w:p w14:paraId="28874701" w14:textId="77777777" w:rsidR="008B20BA" w:rsidRPr="00264E82" w:rsidRDefault="008B20BA" w:rsidP="00EB4B18">
            <w:pPr>
              <w:pStyle w:val="TAL"/>
              <w:ind w:left="283"/>
              <w:rPr>
                <w:lang w:bidi="ar-IQ"/>
              </w:rPr>
            </w:pPr>
            <w:r w:rsidRPr="00657020">
              <w:rPr>
                <w:lang w:bidi="ar-IQ"/>
              </w:rPr>
              <w:t>UPF ID</w:t>
            </w:r>
          </w:p>
        </w:tc>
        <w:tc>
          <w:tcPr>
            <w:tcW w:w="1134" w:type="dxa"/>
            <w:shd w:val="clear" w:color="auto" w:fill="auto"/>
          </w:tcPr>
          <w:p w14:paraId="68BBB2C6" w14:textId="77777777" w:rsidR="008B20BA" w:rsidRPr="00264E82"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3C645BA" w14:textId="77777777" w:rsidR="008B20BA" w:rsidRPr="000A1E1E" w:rsidRDefault="008B20BA" w:rsidP="00EB4B1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B20BA" w14:paraId="40DB6DF9" w14:textId="77777777" w:rsidTr="00EB4B18">
        <w:trPr>
          <w:jc w:val="center"/>
        </w:trPr>
        <w:tc>
          <w:tcPr>
            <w:tcW w:w="4077" w:type="dxa"/>
            <w:shd w:val="clear" w:color="auto" w:fill="auto"/>
          </w:tcPr>
          <w:p w14:paraId="5146B183" w14:textId="77777777" w:rsidR="008B20BA" w:rsidRPr="00657020" w:rsidRDefault="008B20BA" w:rsidP="00EB4B18">
            <w:pPr>
              <w:pStyle w:val="TAL"/>
              <w:rPr>
                <w:lang w:bidi="ar-IQ"/>
              </w:rPr>
            </w:pPr>
            <w:r w:rsidRPr="00657020">
              <w:rPr>
                <w:lang w:bidi="ar-IQ"/>
              </w:rPr>
              <w:lastRenderedPageBreak/>
              <w:t>Record Opening Time</w:t>
            </w:r>
          </w:p>
        </w:tc>
        <w:tc>
          <w:tcPr>
            <w:tcW w:w="1134" w:type="dxa"/>
            <w:shd w:val="clear" w:color="auto" w:fill="auto"/>
          </w:tcPr>
          <w:p w14:paraId="2014DDDC" w14:textId="77777777" w:rsidR="008B20BA" w:rsidRPr="00C45B09"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B9010A5" w14:textId="5367BC2E" w:rsidR="008B20BA" w:rsidRPr="00EA4D91" w:rsidRDefault="005A2DD4" w:rsidP="00EB4B18">
            <w:pPr>
              <w:pStyle w:val="TAL"/>
              <w:rPr>
                <w:lang w:bidi="ar-IQ"/>
              </w:rPr>
            </w:pPr>
            <w:ins w:id="18" w:author="Ericsson" w:date="2023-09-28T05:41:00Z">
              <w:r w:rsidRPr="006D04B0">
                <w:t xml:space="preserve">This field contains the time stamp when the </w:t>
              </w:r>
              <w:r w:rsidRPr="004F025A">
                <w:t>CHF opens the record</w:t>
              </w:r>
              <w:r>
                <w:rPr>
                  <w:lang w:bidi="ar-IQ"/>
                </w:rPr>
                <w:t>, clause 5.1.5.1.8</w:t>
              </w:r>
              <w:r w:rsidRPr="004F025A">
                <w:t>.</w:t>
              </w:r>
            </w:ins>
            <w:del w:id="19" w:author="Ericsson" w:date="2023-09-28T05:41:00Z">
              <w:r w:rsidR="008B20BA" w:rsidRPr="00657020" w:rsidDel="005A2DD4">
                <w:rPr>
                  <w:lang w:bidi="ar-IQ"/>
                </w:rPr>
                <w:delText>Time stamp when the PDU session is activated in the SMF or record opening time on subsequent partial records</w:delText>
              </w:r>
            </w:del>
            <w:r w:rsidR="008B20BA" w:rsidRPr="00657020">
              <w:rPr>
                <w:lang w:bidi="ar-IQ"/>
              </w:rPr>
              <w:t>.</w:t>
            </w:r>
          </w:p>
        </w:tc>
      </w:tr>
      <w:tr w:rsidR="008B20BA" w14:paraId="7B08A729" w14:textId="77777777" w:rsidTr="00EB4B18">
        <w:trPr>
          <w:jc w:val="center"/>
        </w:trPr>
        <w:tc>
          <w:tcPr>
            <w:tcW w:w="4077" w:type="dxa"/>
            <w:shd w:val="clear" w:color="auto" w:fill="auto"/>
          </w:tcPr>
          <w:p w14:paraId="3D16AFBE" w14:textId="77777777" w:rsidR="008B20BA" w:rsidRPr="00657020" w:rsidRDefault="008B20BA" w:rsidP="00EB4B18">
            <w:pPr>
              <w:pStyle w:val="TAL"/>
              <w:rPr>
                <w:lang w:bidi="ar-IQ"/>
              </w:rPr>
            </w:pPr>
            <w:r w:rsidRPr="00EA4D91">
              <w:rPr>
                <w:lang w:bidi="ar-IQ"/>
              </w:rPr>
              <w:t>Duration</w:t>
            </w:r>
          </w:p>
        </w:tc>
        <w:tc>
          <w:tcPr>
            <w:tcW w:w="1134" w:type="dxa"/>
            <w:shd w:val="clear" w:color="auto" w:fill="auto"/>
          </w:tcPr>
          <w:p w14:paraId="2A60CE09" w14:textId="77777777" w:rsidR="008B20BA" w:rsidRPr="00657020" w:rsidRDefault="008B20BA" w:rsidP="00EB4B18">
            <w:pPr>
              <w:pStyle w:val="TAL"/>
              <w:jc w:val="center"/>
              <w:rPr>
                <w:lang w:bidi="ar-IQ"/>
              </w:rPr>
            </w:pPr>
            <w:r w:rsidRPr="00EA4D91">
              <w:rPr>
                <w:lang w:bidi="ar-IQ"/>
              </w:rPr>
              <w:t>M</w:t>
            </w:r>
          </w:p>
        </w:tc>
        <w:tc>
          <w:tcPr>
            <w:tcW w:w="4644" w:type="dxa"/>
            <w:shd w:val="clear" w:color="auto" w:fill="auto"/>
          </w:tcPr>
          <w:p w14:paraId="5ECD0A15" w14:textId="51CCCB2B" w:rsidR="008B20BA" w:rsidRPr="00657020" w:rsidRDefault="008B20BA" w:rsidP="00EB4B18">
            <w:pPr>
              <w:pStyle w:val="TAL"/>
              <w:rPr>
                <w:lang w:bidi="ar-IQ"/>
              </w:rPr>
            </w:pPr>
            <w:r w:rsidRPr="00EA4D91">
              <w:rPr>
                <w:lang w:bidi="ar-IQ"/>
              </w:rPr>
              <w:t>This field holds the duration of this record</w:t>
            </w:r>
            <w:ins w:id="20" w:author="Ericsson" w:date="2023-09-28T05:38:00Z">
              <w:r w:rsidR="00AA1972">
                <w:rPr>
                  <w:lang w:bidi="ar-IQ"/>
                </w:rPr>
                <w:t xml:space="preserve">, </w:t>
              </w:r>
            </w:ins>
            <w:ins w:id="21" w:author="Ericsson" w:date="2023-09-28T05:39:00Z">
              <w:r w:rsidR="00AA1972">
                <w:rPr>
                  <w:lang w:bidi="ar-IQ"/>
                </w:rPr>
                <w:t>clause 5.1.5.1.3</w:t>
              </w:r>
            </w:ins>
            <w:r w:rsidRPr="00EA4D91">
              <w:rPr>
                <w:lang w:bidi="ar-IQ"/>
              </w:rPr>
              <w:t>.</w:t>
            </w:r>
          </w:p>
        </w:tc>
      </w:tr>
      <w:tr w:rsidR="008B20BA" w14:paraId="0AA42D7F" w14:textId="77777777" w:rsidTr="00EB4B18">
        <w:trPr>
          <w:jc w:val="center"/>
        </w:trPr>
        <w:tc>
          <w:tcPr>
            <w:tcW w:w="4077" w:type="dxa"/>
            <w:shd w:val="clear" w:color="auto" w:fill="auto"/>
          </w:tcPr>
          <w:p w14:paraId="1601C071" w14:textId="77777777" w:rsidR="008B20BA" w:rsidRPr="00EA4D91" w:rsidRDefault="008B20BA" w:rsidP="00EB4B18">
            <w:pPr>
              <w:pStyle w:val="TAL"/>
              <w:rPr>
                <w:lang w:bidi="ar-IQ"/>
              </w:rPr>
            </w:pPr>
            <w:r w:rsidRPr="00EA4D91">
              <w:rPr>
                <w:lang w:bidi="ar-IQ"/>
              </w:rPr>
              <w:t>Record Sequence Number</w:t>
            </w:r>
          </w:p>
        </w:tc>
        <w:tc>
          <w:tcPr>
            <w:tcW w:w="1134" w:type="dxa"/>
            <w:shd w:val="clear" w:color="auto" w:fill="auto"/>
          </w:tcPr>
          <w:p w14:paraId="5C405BEE" w14:textId="77777777" w:rsidR="008B20BA" w:rsidRPr="00EA4D91" w:rsidRDefault="008B20BA" w:rsidP="00EB4B18">
            <w:pPr>
              <w:pStyle w:val="TAL"/>
              <w:jc w:val="center"/>
              <w:rPr>
                <w:lang w:bidi="ar-IQ"/>
              </w:rPr>
            </w:pPr>
            <w:r w:rsidRPr="00EA4D91">
              <w:rPr>
                <w:lang w:bidi="ar-IQ"/>
              </w:rPr>
              <w:t>C</w:t>
            </w:r>
          </w:p>
        </w:tc>
        <w:tc>
          <w:tcPr>
            <w:tcW w:w="4644" w:type="dxa"/>
            <w:shd w:val="clear" w:color="auto" w:fill="auto"/>
          </w:tcPr>
          <w:p w14:paraId="2C13B219" w14:textId="23D368AA" w:rsidR="008B20BA" w:rsidRPr="00EA4D91" w:rsidRDefault="008B20BA" w:rsidP="00EB4B18">
            <w:pPr>
              <w:pStyle w:val="TAL"/>
              <w:rPr>
                <w:lang w:bidi="ar-IQ"/>
              </w:rPr>
            </w:pPr>
            <w:r w:rsidRPr="00EA4D91">
              <w:rPr>
                <w:lang w:bidi="ar-IQ"/>
              </w:rPr>
              <w:t xml:space="preserve">Partial record sequence number, </w:t>
            </w:r>
            <w:ins w:id="22" w:author="Ericsson" w:date="2023-09-28T05:41:00Z">
              <w:r w:rsidR="001A46DE">
                <w:rPr>
                  <w:lang w:bidi="ar-IQ"/>
                </w:rPr>
                <w:t>clause 5.1.5.1.</w:t>
              </w:r>
            </w:ins>
            <w:ins w:id="23" w:author="Ericsson" w:date="2023-09-28T05:42:00Z">
              <w:r w:rsidR="001A46DE">
                <w:rPr>
                  <w:lang w:bidi="ar-IQ"/>
                </w:rPr>
                <w:t>9</w:t>
              </w:r>
            </w:ins>
            <w:del w:id="24" w:author="Ericsson" w:date="2023-09-28T05:41:00Z">
              <w:r w:rsidRPr="00EA4D91" w:rsidDel="001A46DE">
                <w:rPr>
                  <w:lang w:bidi="ar-IQ"/>
                </w:rPr>
                <w:delText>only present in case of partial records</w:delText>
              </w:r>
            </w:del>
            <w:r w:rsidRPr="00EA4D91">
              <w:rPr>
                <w:lang w:bidi="ar-IQ"/>
              </w:rPr>
              <w:t>.</w:t>
            </w:r>
          </w:p>
        </w:tc>
      </w:tr>
      <w:tr w:rsidR="008B20BA" w14:paraId="732B49D6" w14:textId="77777777" w:rsidTr="00EB4B18">
        <w:trPr>
          <w:jc w:val="center"/>
        </w:trPr>
        <w:tc>
          <w:tcPr>
            <w:tcW w:w="4077" w:type="dxa"/>
            <w:shd w:val="clear" w:color="auto" w:fill="auto"/>
          </w:tcPr>
          <w:p w14:paraId="57720E64" w14:textId="77777777" w:rsidR="008B20BA" w:rsidRPr="00EA4D91" w:rsidRDefault="008B20BA" w:rsidP="00EB4B18">
            <w:pPr>
              <w:pStyle w:val="TAL"/>
              <w:rPr>
                <w:lang w:bidi="ar-IQ"/>
              </w:rPr>
            </w:pPr>
            <w:r w:rsidRPr="00EA4D91">
              <w:rPr>
                <w:lang w:bidi="ar-IQ"/>
              </w:rPr>
              <w:t xml:space="preserve">Cause for Record Closing </w:t>
            </w:r>
          </w:p>
        </w:tc>
        <w:tc>
          <w:tcPr>
            <w:tcW w:w="1134" w:type="dxa"/>
            <w:shd w:val="clear" w:color="auto" w:fill="auto"/>
          </w:tcPr>
          <w:p w14:paraId="4D9F0771" w14:textId="77777777" w:rsidR="008B20BA" w:rsidRPr="00EA4D91" w:rsidRDefault="008B20BA" w:rsidP="00EB4B18">
            <w:pPr>
              <w:pStyle w:val="TAL"/>
              <w:jc w:val="center"/>
              <w:rPr>
                <w:lang w:bidi="ar-IQ"/>
              </w:rPr>
            </w:pPr>
            <w:r w:rsidRPr="00EA4D91">
              <w:rPr>
                <w:lang w:bidi="ar-IQ"/>
              </w:rPr>
              <w:t>M</w:t>
            </w:r>
          </w:p>
        </w:tc>
        <w:tc>
          <w:tcPr>
            <w:tcW w:w="4644" w:type="dxa"/>
            <w:shd w:val="clear" w:color="auto" w:fill="auto"/>
          </w:tcPr>
          <w:p w14:paraId="68ED5037" w14:textId="4A230C55" w:rsidR="008B20BA" w:rsidRPr="00EA4D91" w:rsidRDefault="008B20BA" w:rsidP="00EB4B18">
            <w:pPr>
              <w:pStyle w:val="TAL"/>
              <w:rPr>
                <w:lang w:bidi="ar-IQ"/>
              </w:rPr>
            </w:pPr>
            <w:r w:rsidRPr="00EA4D91">
              <w:rPr>
                <w:lang w:bidi="ar-IQ"/>
              </w:rPr>
              <w:t>The reason for the release of the record</w:t>
            </w:r>
            <w:ins w:id="25" w:author="Ericsson" w:date="2023-09-28T05:39:00Z">
              <w:r w:rsidR="00AA1972">
                <w:rPr>
                  <w:lang w:bidi="ar-IQ"/>
                </w:rPr>
                <w:t>, clause 5.1.5.1.2</w:t>
              </w:r>
            </w:ins>
            <w:r w:rsidRPr="00EA4D91">
              <w:rPr>
                <w:lang w:bidi="ar-IQ"/>
              </w:rPr>
              <w:t>.</w:t>
            </w:r>
          </w:p>
        </w:tc>
      </w:tr>
      <w:tr w:rsidR="008B20BA" w14:paraId="581340D1" w14:textId="77777777" w:rsidTr="00EB4B18">
        <w:trPr>
          <w:jc w:val="center"/>
        </w:trPr>
        <w:tc>
          <w:tcPr>
            <w:tcW w:w="4077" w:type="dxa"/>
            <w:shd w:val="clear" w:color="auto" w:fill="auto"/>
          </w:tcPr>
          <w:p w14:paraId="5EBC7A3F" w14:textId="77777777" w:rsidR="008B20BA" w:rsidRPr="00EA4D91" w:rsidRDefault="008B20BA" w:rsidP="00EB4B18">
            <w:pPr>
              <w:pStyle w:val="TAL"/>
              <w:rPr>
                <w:lang w:bidi="ar-IQ"/>
              </w:rPr>
            </w:pPr>
            <w:r w:rsidRPr="00EA4D91">
              <w:rPr>
                <w:lang w:bidi="ar-IQ"/>
              </w:rPr>
              <w:t>Local Record Sequence Number</w:t>
            </w:r>
          </w:p>
        </w:tc>
        <w:tc>
          <w:tcPr>
            <w:tcW w:w="1134" w:type="dxa"/>
            <w:shd w:val="clear" w:color="auto" w:fill="auto"/>
          </w:tcPr>
          <w:p w14:paraId="7FAAA51D" w14:textId="77777777" w:rsidR="008B20BA" w:rsidRPr="00EA4D91" w:rsidRDefault="008B20BA" w:rsidP="00EB4B18">
            <w:pPr>
              <w:pStyle w:val="TAL"/>
              <w:jc w:val="center"/>
              <w:rPr>
                <w:lang w:bidi="ar-IQ"/>
              </w:rPr>
            </w:pPr>
            <w:r>
              <w:rPr>
                <w:lang w:bidi="ar-IQ"/>
              </w:rPr>
              <w:t>O</w:t>
            </w:r>
            <w:r>
              <w:rPr>
                <w:vertAlign w:val="subscript"/>
                <w:lang w:bidi="ar-IQ"/>
              </w:rPr>
              <w:t>M</w:t>
            </w:r>
          </w:p>
        </w:tc>
        <w:tc>
          <w:tcPr>
            <w:tcW w:w="4644" w:type="dxa"/>
            <w:shd w:val="clear" w:color="auto" w:fill="auto"/>
          </w:tcPr>
          <w:p w14:paraId="508D4EC2" w14:textId="53C39BF8" w:rsidR="008B20BA" w:rsidRPr="00EA4D91" w:rsidRDefault="008B20BA" w:rsidP="00EB4B18">
            <w:pPr>
              <w:pStyle w:val="TAL"/>
              <w:rPr>
                <w:lang w:bidi="ar-IQ"/>
              </w:rPr>
            </w:pPr>
            <w:r w:rsidRPr="00EA4D91">
              <w:rPr>
                <w:lang w:bidi="ar-IQ"/>
              </w:rPr>
              <w:t>Consecutive record number created by the CDF. The number is allocated sequentially including all CDR types</w:t>
            </w:r>
            <w:ins w:id="26" w:author="Ericsson" w:date="2023-09-28T05:39:00Z">
              <w:r w:rsidR="00AA1972">
                <w:rPr>
                  <w:lang w:bidi="ar-IQ"/>
                </w:rPr>
                <w:t>, clause 5.1.5.1.5</w:t>
              </w:r>
            </w:ins>
            <w:r w:rsidRPr="00EA4D91">
              <w:rPr>
                <w:lang w:bidi="ar-IQ"/>
              </w:rPr>
              <w:t>.</w:t>
            </w:r>
          </w:p>
        </w:tc>
      </w:tr>
      <w:tr w:rsidR="008B20BA" w14:paraId="763B05C0" w14:textId="77777777" w:rsidTr="00EB4B18">
        <w:trPr>
          <w:jc w:val="center"/>
        </w:trPr>
        <w:tc>
          <w:tcPr>
            <w:tcW w:w="4077" w:type="dxa"/>
            <w:shd w:val="clear" w:color="auto" w:fill="auto"/>
          </w:tcPr>
          <w:p w14:paraId="75AA71AE" w14:textId="77777777" w:rsidR="008B20BA" w:rsidRPr="00EA4D91" w:rsidRDefault="008B20BA" w:rsidP="00EB4B18">
            <w:pPr>
              <w:pStyle w:val="TAL"/>
              <w:rPr>
                <w:lang w:bidi="ar-IQ"/>
              </w:rPr>
            </w:pPr>
            <w:r w:rsidRPr="00EA4D91">
              <w:rPr>
                <w:lang w:bidi="ar-IQ"/>
              </w:rPr>
              <w:t>Record Extensions</w:t>
            </w:r>
          </w:p>
        </w:tc>
        <w:tc>
          <w:tcPr>
            <w:tcW w:w="1134" w:type="dxa"/>
            <w:shd w:val="clear" w:color="auto" w:fill="auto"/>
          </w:tcPr>
          <w:p w14:paraId="26D825A9"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D298B34" w14:textId="53443698" w:rsidR="008B20BA" w:rsidDel="003062F8" w:rsidRDefault="008B20BA" w:rsidP="003062F8">
            <w:pPr>
              <w:pStyle w:val="TAL"/>
              <w:rPr>
                <w:del w:id="27" w:author="Ericsson" w:date="2023-09-28T05:43:00Z"/>
              </w:rPr>
            </w:pPr>
            <w:r w:rsidRPr="00EA4D91">
              <w:t>A set of network operator/manufacturer specific extensions to the record</w:t>
            </w:r>
            <w:ins w:id="28" w:author="Ericsson" w:date="2023-09-28T05:43:00Z">
              <w:r w:rsidR="003062F8">
                <w:rPr>
                  <w:lang w:bidi="ar-IQ"/>
                </w:rPr>
                <w:t>, clause 5.1.5.1.12</w:t>
              </w:r>
            </w:ins>
            <w:r w:rsidRPr="00EA4D91">
              <w:t>.</w:t>
            </w:r>
            <w:del w:id="29" w:author="Ericsson" w:date="2023-09-28T05:43:00Z">
              <w:r w:rsidRPr="00EA4D91" w:rsidDel="003062F8">
                <w:delText xml:space="preserve"> Conditioned upon the existence of an extension.</w:delText>
              </w:r>
            </w:del>
          </w:p>
          <w:p w14:paraId="4DCE1651" w14:textId="34348320" w:rsidR="008B20BA" w:rsidRPr="00EA4D91" w:rsidRDefault="008B20BA" w:rsidP="003062F8">
            <w:pPr>
              <w:pStyle w:val="TAL"/>
              <w:rPr>
                <w:lang w:bidi="ar-IQ"/>
              </w:rPr>
            </w:pPr>
            <w:del w:id="30" w:author="Ericsson" w:date="2023-09-28T05:43:00Z">
              <w:r w:rsidDel="003062F8">
                <w:rPr>
                  <w:rFonts w:hint="eastAsia"/>
                  <w:lang w:eastAsia="zh-CN"/>
                </w:rPr>
                <w:delText>T</w:delText>
              </w:r>
              <w:r w:rsidDel="003062F8">
                <w:rPr>
                  <w:lang w:eastAsia="zh-CN"/>
                </w:rPr>
                <w:delText xml:space="preserve">his field can be used to capture the </w:delText>
              </w:r>
              <w:r w:rsidDel="003062F8">
                <w:rPr>
                  <w:lang w:bidi="ar-IQ"/>
                </w:rPr>
                <w:delText>specific information</w:delText>
              </w:r>
              <w:r w:rsidDel="003062F8">
                <w:delText xml:space="preserve"> for </w:delText>
              </w:r>
              <w:r w:rsidDel="003062F8">
                <w:rPr>
                  <w:lang w:bidi="ar-IQ"/>
                </w:rPr>
                <w:delText>charging.</w:delText>
              </w:r>
            </w:del>
          </w:p>
        </w:tc>
      </w:tr>
      <w:tr w:rsidR="008B20BA" w14:paraId="489668A7" w14:textId="77777777" w:rsidTr="00EB4B18">
        <w:trPr>
          <w:jc w:val="center"/>
        </w:trPr>
        <w:tc>
          <w:tcPr>
            <w:tcW w:w="4077" w:type="dxa"/>
            <w:shd w:val="clear" w:color="auto" w:fill="auto"/>
          </w:tcPr>
          <w:p w14:paraId="51589F45" w14:textId="77777777" w:rsidR="008B20BA" w:rsidRPr="003608F0" w:rsidRDefault="008B20BA" w:rsidP="00EB4B18">
            <w:pPr>
              <w:pStyle w:val="TAL"/>
              <w:rPr>
                <w:lang w:bidi="ar-IQ"/>
              </w:rPr>
            </w:pPr>
            <w:r w:rsidRPr="003608F0">
              <w:rPr>
                <w:lang w:eastAsia="zh-CN"/>
                <w:rPrChange w:id="31" w:author="Ericsson" w:date="2023-09-29T11:11:00Z">
                  <w:rPr>
                    <w:lang w:val="fr-FR" w:eastAsia="zh-CN"/>
                  </w:rPr>
                </w:rPrChange>
              </w:rPr>
              <w:t>Service Specification Information</w:t>
            </w:r>
          </w:p>
        </w:tc>
        <w:tc>
          <w:tcPr>
            <w:tcW w:w="1134" w:type="dxa"/>
            <w:shd w:val="clear" w:color="auto" w:fill="auto"/>
          </w:tcPr>
          <w:p w14:paraId="4FE2F21B"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06EE00E" w14:textId="1EB944BC" w:rsidR="008B20BA" w:rsidRPr="00EA4D91" w:rsidRDefault="008B20BA" w:rsidP="00EB4B18">
            <w:pPr>
              <w:pStyle w:val="TAL"/>
            </w:pPr>
            <w:r w:rsidRPr="000637CA">
              <w:t>Identifies</w:t>
            </w:r>
            <w:r w:rsidRPr="000637CA">
              <w:rPr>
                <w:noProof/>
              </w:rPr>
              <w:t xml:space="preserve"> service specific document that applies to the request, </w:t>
            </w:r>
            <w:ins w:id="32" w:author="Ericsson" w:date="2023-09-28T05:45:00Z">
              <w:r w:rsidR="0043114D">
                <w:rPr>
                  <w:lang w:bidi="ar-IQ"/>
                </w:rPr>
                <w:t>clause 5.1.5.1.16</w:t>
              </w:r>
            </w:ins>
            <w:del w:id="33" w:author="Ericsson" w:date="2023-09-28T05:45:00Z">
              <w:r w:rsidRPr="000637CA" w:rsidDel="0043114D">
                <w:rPr>
                  <w:noProof/>
                </w:rPr>
                <w:delText xml:space="preserve">e.g. the service specific document ('middle tier' TS) and </w:delText>
              </w:r>
              <w:r w:rsidRPr="000637CA" w:rsidDel="0043114D">
                <w:rPr>
                  <w:noProof/>
                  <w:lang w:eastAsia="zh-CN"/>
                </w:rPr>
                <w:delText>3GPP release the service specific document is based upon</w:delText>
              </w:r>
            </w:del>
            <w:r w:rsidRPr="000637CA">
              <w:rPr>
                <w:noProof/>
                <w:lang w:eastAsia="zh-CN"/>
              </w:rPr>
              <w:t>.</w:t>
            </w:r>
          </w:p>
        </w:tc>
      </w:tr>
      <w:tr w:rsidR="008B20BA" w14:paraId="6CBF5631" w14:textId="77777777" w:rsidTr="00EB4B18">
        <w:trPr>
          <w:jc w:val="center"/>
        </w:trPr>
        <w:tc>
          <w:tcPr>
            <w:tcW w:w="4077" w:type="dxa"/>
            <w:shd w:val="clear" w:color="auto" w:fill="auto"/>
          </w:tcPr>
          <w:p w14:paraId="4D39BA44" w14:textId="77777777" w:rsidR="008B20BA" w:rsidRPr="00EA4D91" w:rsidRDefault="008B20BA" w:rsidP="00EB4B18">
            <w:pPr>
              <w:pStyle w:val="TAL"/>
              <w:rPr>
                <w:lang w:bidi="ar-IQ"/>
              </w:rPr>
            </w:pPr>
            <w:r w:rsidRPr="000A1E1E">
              <w:rPr>
                <w:rFonts w:cs="Arial"/>
                <w:szCs w:val="18"/>
              </w:rPr>
              <w:t>PDU Session Charging Information</w:t>
            </w:r>
          </w:p>
        </w:tc>
        <w:tc>
          <w:tcPr>
            <w:tcW w:w="1134" w:type="dxa"/>
            <w:shd w:val="clear" w:color="auto" w:fill="auto"/>
          </w:tcPr>
          <w:p w14:paraId="3AAB9640" w14:textId="77777777" w:rsidR="008B20BA" w:rsidRPr="00EA4D91" w:rsidRDefault="008B20BA" w:rsidP="00EB4B1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3AFDD08" w14:textId="77777777" w:rsidR="008B20BA" w:rsidRPr="00EA4D91" w:rsidRDefault="008B20BA" w:rsidP="00EB4B1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0B2E34D9" w14:textId="77777777" w:rsidTr="00EB4B18">
        <w:trPr>
          <w:jc w:val="center"/>
        </w:trPr>
        <w:tc>
          <w:tcPr>
            <w:tcW w:w="4077" w:type="dxa"/>
            <w:shd w:val="clear" w:color="auto" w:fill="auto"/>
          </w:tcPr>
          <w:p w14:paraId="035A9149" w14:textId="77777777" w:rsidR="008B20BA" w:rsidRPr="000A1E1E" w:rsidRDefault="008B20BA" w:rsidP="00EB4B18">
            <w:pPr>
              <w:pStyle w:val="TAL"/>
              <w:rPr>
                <w:rFonts w:cs="Arial"/>
                <w:szCs w:val="18"/>
              </w:rPr>
            </w:pPr>
            <w:r w:rsidRPr="000A1E1E">
              <w:rPr>
                <w:rFonts w:cs="Arial"/>
                <w:szCs w:val="18"/>
              </w:rPr>
              <w:t>Roaming QBC Information</w:t>
            </w:r>
          </w:p>
        </w:tc>
        <w:tc>
          <w:tcPr>
            <w:tcW w:w="1134" w:type="dxa"/>
            <w:shd w:val="clear" w:color="auto" w:fill="auto"/>
          </w:tcPr>
          <w:p w14:paraId="44845E2F" w14:textId="77777777" w:rsidR="008B20BA" w:rsidRPr="000A1E1E" w:rsidRDefault="008B20BA" w:rsidP="00EB4B1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51E018D" w14:textId="77777777" w:rsidR="008B20BA" w:rsidRPr="000A1E1E" w:rsidRDefault="008B20BA" w:rsidP="00EB4B1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454D3C55" w14:textId="77777777" w:rsidTr="00EB4B18">
        <w:trPr>
          <w:jc w:val="center"/>
        </w:trPr>
        <w:tc>
          <w:tcPr>
            <w:tcW w:w="4077" w:type="dxa"/>
            <w:shd w:val="clear" w:color="auto" w:fill="auto"/>
          </w:tcPr>
          <w:p w14:paraId="06AE2C45" w14:textId="77777777" w:rsidR="008B20BA" w:rsidRPr="000A1E1E" w:rsidRDefault="008B20BA" w:rsidP="00EB4B18">
            <w:pPr>
              <w:pStyle w:val="TAL"/>
              <w:rPr>
                <w:rFonts w:cs="Arial"/>
                <w:szCs w:val="18"/>
              </w:rPr>
            </w:pPr>
            <w:r>
              <w:rPr>
                <w:lang w:bidi="ar-IQ"/>
              </w:rPr>
              <w:t>SMS Charging Information</w:t>
            </w:r>
          </w:p>
        </w:tc>
        <w:tc>
          <w:tcPr>
            <w:tcW w:w="1134" w:type="dxa"/>
            <w:shd w:val="clear" w:color="auto" w:fill="auto"/>
          </w:tcPr>
          <w:p w14:paraId="62E518D3" w14:textId="77777777" w:rsidR="008B20BA" w:rsidRPr="000A1E1E" w:rsidRDefault="008B20BA" w:rsidP="00EB4B1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9F6349E" w14:textId="77777777" w:rsidR="008B20BA" w:rsidRPr="000A1E1E" w:rsidRDefault="008B20BA" w:rsidP="00EB4B1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B20BA" w14:paraId="637FC1A8" w14:textId="77777777" w:rsidTr="00EB4B18">
        <w:trPr>
          <w:jc w:val="center"/>
        </w:trPr>
        <w:tc>
          <w:tcPr>
            <w:tcW w:w="4077" w:type="dxa"/>
            <w:shd w:val="clear" w:color="auto" w:fill="auto"/>
          </w:tcPr>
          <w:p w14:paraId="3F1065CA" w14:textId="77777777" w:rsidR="008B20BA" w:rsidRDefault="008B20BA" w:rsidP="00EB4B18">
            <w:pPr>
              <w:pStyle w:val="TAL"/>
              <w:rPr>
                <w:lang w:bidi="ar-IQ"/>
              </w:rPr>
            </w:pPr>
            <w:r>
              <w:t xml:space="preserve">Registration </w:t>
            </w:r>
            <w:r w:rsidRPr="002F3ED2">
              <w:t>Charging Information</w:t>
            </w:r>
          </w:p>
        </w:tc>
        <w:tc>
          <w:tcPr>
            <w:tcW w:w="1134" w:type="dxa"/>
            <w:shd w:val="clear" w:color="auto" w:fill="auto"/>
          </w:tcPr>
          <w:p w14:paraId="731DD936"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22DCDC" w14:textId="77777777" w:rsidR="008B20BA" w:rsidRDefault="008B20BA" w:rsidP="00EB4B1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7B836F15" w14:textId="77777777" w:rsidTr="00EB4B18">
        <w:trPr>
          <w:jc w:val="center"/>
        </w:trPr>
        <w:tc>
          <w:tcPr>
            <w:tcW w:w="4077" w:type="dxa"/>
            <w:shd w:val="clear" w:color="auto" w:fill="auto"/>
          </w:tcPr>
          <w:p w14:paraId="37352CCA" w14:textId="77777777" w:rsidR="008B20BA" w:rsidRDefault="008B20BA" w:rsidP="00EB4B18">
            <w:pPr>
              <w:pStyle w:val="TAL"/>
              <w:rPr>
                <w:lang w:bidi="ar-IQ"/>
              </w:rPr>
            </w:pPr>
            <w:r>
              <w:t>N2 connection c</w:t>
            </w:r>
            <w:r w:rsidRPr="002F3ED2">
              <w:t>harging Information</w:t>
            </w:r>
          </w:p>
        </w:tc>
        <w:tc>
          <w:tcPr>
            <w:tcW w:w="1134" w:type="dxa"/>
            <w:shd w:val="clear" w:color="auto" w:fill="auto"/>
          </w:tcPr>
          <w:p w14:paraId="0E04044C"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2592F4" w14:textId="77777777" w:rsidR="008B20BA" w:rsidRDefault="008B20BA" w:rsidP="00EB4B1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2EB70534" w14:textId="77777777" w:rsidTr="00EB4B18">
        <w:trPr>
          <w:jc w:val="center"/>
        </w:trPr>
        <w:tc>
          <w:tcPr>
            <w:tcW w:w="4077" w:type="dxa"/>
            <w:shd w:val="clear" w:color="auto" w:fill="auto"/>
          </w:tcPr>
          <w:p w14:paraId="7C496DAA" w14:textId="77777777" w:rsidR="008B20BA" w:rsidRDefault="008B20BA" w:rsidP="00EB4B18">
            <w:pPr>
              <w:pStyle w:val="TAL"/>
              <w:rPr>
                <w:lang w:bidi="ar-IQ"/>
              </w:rPr>
            </w:pPr>
            <w:r>
              <w:rPr>
                <w:lang w:bidi="ar-IQ"/>
              </w:rPr>
              <w:t xml:space="preserve">Location reporting charging </w:t>
            </w:r>
            <w:r w:rsidRPr="002F3ED2">
              <w:t>Information</w:t>
            </w:r>
          </w:p>
        </w:tc>
        <w:tc>
          <w:tcPr>
            <w:tcW w:w="1134" w:type="dxa"/>
            <w:shd w:val="clear" w:color="auto" w:fill="auto"/>
          </w:tcPr>
          <w:p w14:paraId="28010879"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AECB38" w14:textId="77777777" w:rsidR="008B20BA"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4E30EF8D" w14:textId="77777777" w:rsidTr="00EB4B18">
        <w:trPr>
          <w:jc w:val="center"/>
        </w:trPr>
        <w:tc>
          <w:tcPr>
            <w:tcW w:w="4077" w:type="dxa"/>
            <w:shd w:val="clear" w:color="auto" w:fill="auto"/>
          </w:tcPr>
          <w:p w14:paraId="3E4F57E9" w14:textId="77777777" w:rsidR="008B20BA" w:rsidRDefault="008B20BA" w:rsidP="00EB4B18">
            <w:pPr>
              <w:pStyle w:val="TAL"/>
              <w:rPr>
                <w:lang w:bidi="ar-IQ"/>
              </w:rPr>
            </w:pPr>
            <w:r w:rsidRPr="009E33D6">
              <w:rPr>
                <w:lang w:bidi="ar-IQ"/>
              </w:rPr>
              <w:t>NEF API Charging Information</w:t>
            </w:r>
          </w:p>
        </w:tc>
        <w:tc>
          <w:tcPr>
            <w:tcW w:w="1134" w:type="dxa"/>
            <w:shd w:val="clear" w:color="auto" w:fill="auto"/>
          </w:tcPr>
          <w:p w14:paraId="04EC4C15"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2F6B36"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8B20BA" w14:paraId="208353C2" w14:textId="77777777" w:rsidTr="00EB4B18">
        <w:trPr>
          <w:jc w:val="center"/>
        </w:trPr>
        <w:tc>
          <w:tcPr>
            <w:tcW w:w="4077" w:type="dxa"/>
            <w:shd w:val="clear" w:color="auto" w:fill="auto"/>
          </w:tcPr>
          <w:p w14:paraId="4662D4A8" w14:textId="77777777" w:rsidR="008B20BA" w:rsidRDefault="008B20BA" w:rsidP="00EB4B1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85021A"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AE8DD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8B20BA" w14:paraId="41767263" w14:textId="77777777" w:rsidTr="00EB4B18">
        <w:trPr>
          <w:jc w:val="center"/>
        </w:trPr>
        <w:tc>
          <w:tcPr>
            <w:tcW w:w="4077" w:type="dxa"/>
            <w:shd w:val="clear" w:color="auto" w:fill="auto"/>
          </w:tcPr>
          <w:p w14:paraId="6931023B" w14:textId="77777777" w:rsidR="008B20BA" w:rsidRDefault="008B20BA" w:rsidP="00EB4B18">
            <w:pPr>
              <w:pStyle w:val="TAL"/>
              <w:rPr>
                <w:lang w:bidi="ar-IQ"/>
              </w:rPr>
            </w:pPr>
            <w:r>
              <w:rPr>
                <w:lang w:bidi="ar-IQ"/>
              </w:rPr>
              <w:t xml:space="preserve">NSM charging </w:t>
            </w:r>
            <w:r w:rsidRPr="002F3ED2">
              <w:t>Information</w:t>
            </w:r>
          </w:p>
        </w:tc>
        <w:tc>
          <w:tcPr>
            <w:tcW w:w="1134" w:type="dxa"/>
            <w:shd w:val="clear" w:color="auto" w:fill="auto"/>
          </w:tcPr>
          <w:p w14:paraId="182F9097"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3CAADB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8B20BA" w14:paraId="04AB3F06" w14:textId="77777777" w:rsidTr="00EB4B18">
        <w:trPr>
          <w:jc w:val="center"/>
        </w:trPr>
        <w:tc>
          <w:tcPr>
            <w:tcW w:w="4077" w:type="dxa"/>
            <w:shd w:val="clear" w:color="auto" w:fill="auto"/>
          </w:tcPr>
          <w:p w14:paraId="780F0904" w14:textId="77777777" w:rsidR="008B20BA" w:rsidRDefault="008B20BA" w:rsidP="00EB4B18">
            <w:pPr>
              <w:pStyle w:val="TAL"/>
              <w:rPr>
                <w:lang w:bidi="ar-IQ"/>
              </w:rPr>
            </w:pPr>
            <w:r>
              <w:rPr>
                <w:lang w:eastAsia="zh-CN"/>
              </w:rPr>
              <w:t>IMS Charging Information</w:t>
            </w:r>
          </w:p>
        </w:tc>
        <w:tc>
          <w:tcPr>
            <w:tcW w:w="1134" w:type="dxa"/>
            <w:shd w:val="clear" w:color="auto" w:fill="auto"/>
          </w:tcPr>
          <w:p w14:paraId="73D9E279" w14:textId="77777777" w:rsidR="008B20BA" w:rsidRPr="00EA4D91" w:rsidRDefault="008B20BA" w:rsidP="00EB4B1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8D23E43" w14:textId="77777777" w:rsidR="008B20BA" w:rsidRPr="00EA4D91" w:rsidRDefault="008B20BA" w:rsidP="00EB4B1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B20BA" w14:paraId="2AD9EBB6" w14:textId="77777777" w:rsidTr="00EB4B18">
        <w:trPr>
          <w:jc w:val="center"/>
        </w:trPr>
        <w:tc>
          <w:tcPr>
            <w:tcW w:w="4077" w:type="dxa"/>
            <w:shd w:val="clear" w:color="auto" w:fill="auto"/>
          </w:tcPr>
          <w:p w14:paraId="389D82E0" w14:textId="77777777" w:rsidR="008B20BA" w:rsidRDefault="008B20BA" w:rsidP="00EB4B1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DB29FF9" w14:textId="77777777" w:rsidR="008B20BA" w:rsidRPr="00EA4D91" w:rsidRDefault="008B20BA" w:rsidP="00EB4B1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8AFC9B5" w14:textId="77777777" w:rsidR="008B20BA" w:rsidRPr="00EA4D91" w:rsidRDefault="008B20BA" w:rsidP="00EB4B1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8B20BA" w14:paraId="2A684FCE" w14:textId="77777777" w:rsidTr="00EB4B18">
        <w:trPr>
          <w:jc w:val="center"/>
        </w:trPr>
        <w:tc>
          <w:tcPr>
            <w:tcW w:w="4077" w:type="dxa"/>
            <w:shd w:val="clear" w:color="auto" w:fill="auto"/>
          </w:tcPr>
          <w:p w14:paraId="05347F7C" w14:textId="77777777" w:rsidR="008B20BA" w:rsidRPr="007963A2" w:rsidRDefault="008B20BA" w:rsidP="00EB4B1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A0B6DC5"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7F0179"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8B20BA" w14:paraId="3F5CCCD6" w14:textId="77777777" w:rsidTr="00EB4B18">
        <w:trPr>
          <w:jc w:val="center"/>
        </w:trPr>
        <w:tc>
          <w:tcPr>
            <w:tcW w:w="4077" w:type="dxa"/>
            <w:shd w:val="clear" w:color="auto" w:fill="auto"/>
          </w:tcPr>
          <w:p w14:paraId="7ECA6B4C" w14:textId="77777777" w:rsidR="008B20BA" w:rsidRPr="007963A2" w:rsidRDefault="008B20BA" w:rsidP="00EB4B1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6833E2B"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4BF53"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8B20BA" w14:paraId="145D47E4" w14:textId="77777777" w:rsidTr="00EB4B18">
        <w:trPr>
          <w:jc w:val="center"/>
        </w:trPr>
        <w:tc>
          <w:tcPr>
            <w:tcW w:w="4077" w:type="dxa"/>
            <w:shd w:val="clear" w:color="auto" w:fill="auto"/>
          </w:tcPr>
          <w:p w14:paraId="662B06FB" w14:textId="77777777" w:rsidR="008B20BA" w:rsidRPr="007963A2" w:rsidRDefault="008B20BA" w:rsidP="00EB4B1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BB7B1D7"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2E32BC"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8B20BA" w14:paraId="51D1603E" w14:textId="77777777" w:rsidTr="00EB4B18">
        <w:trPr>
          <w:jc w:val="center"/>
        </w:trPr>
        <w:tc>
          <w:tcPr>
            <w:tcW w:w="4077" w:type="dxa"/>
            <w:shd w:val="clear" w:color="auto" w:fill="auto"/>
          </w:tcPr>
          <w:p w14:paraId="599BB764" w14:textId="77777777" w:rsidR="008B20BA" w:rsidRPr="007963A2" w:rsidRDefault="008B20BA" w:rsidP="00EB4B1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5D74EB2"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F2D48F"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8B20BA" w14:paraId="0177205A" w14:textId="77777777" w:rsidTr="00EB4B18">
        <w:trPr>
          <w:jc w:val="center"/>
        </w:trPr>
        <w:tc>
          <w:tcPr>
            <w:tcW w:w="4077" w:type="dxa"/>
            <w:shd w:val="clear" w:color="auto" w:fill="auto"/>
          </w:tcPr>
          <w:p w14:paraId="686612BF" w14:textId="77777777" w:rsidR="008B20BA" w:rsidRDefault="008B20BA" w:rsidP="00EB4B18">
            <w:pPr>
              <w:pStyle w:val="TAL"/>
            </w:pPr>
            <w:r>
              <w:rPr>
                <w:lang w:eastAsia="zh-CN" w:bidi="ar-IQ"/>
              </w:rPr>
              <w:t>EAS ID</w:t>
            </w:r>
          </w:p>
        </w:tc>
        <w:tc>
          <w:tcPr>
            <w:tcW w:w="1134" w:type="dxa"/>
            <w:shd w:val="clear" w:color="auto" w:fill="auto"/>
          </w:tcPr>
          <w:p w14:paraId="2EEA1CA1"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590DE6" w14:textId="77777777" w:rsidR="008B20BA" w:rsidRPr="00EA4D91" w:rsidRDefault="008B20BA" w:rsidP="00EB4B1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B20BA" w14:paraId="46A0B97C" w14:textId="77777777" w:rsidTr="00EB4B18">
        <w:trPr>
          <w:jc w:val="center"/>
        </w:trPr>
        <w:tc>
          <w:tcPr>
            <w:tcW w:w="4077" w:type="dxa"/>
            <w:shd w:val="clear" w:color="auto" w:fill="auto"/>
          </w:tcPr>
          <w:p w14:paraId="5220D078" w14:textId="77777777" w:rsidR="008B20BA" w:rsidRDefault="008B20BA" w:rsidP="00EB4B18">
            <w:pPr>
              <w:pStyle w:val="TAL"/>
            </w:pPr>
            <w:r>
              <w:rPr>
                <w:lang w:eastAsia="zh-CN"/>
              </w:rPr>
              <w:t>EDN ID</w:t>
            </w:r>
          </w:p>
        </w:tc>
        <w:tc>
          <w:tcPr>
            <w:tcW w:w="1134" w:type="dxa"/>
            <w:shd w:val="clear" w:color="auto" w:fill="auto"/>
          </w:tcPr>
          <w:p w14:paraId="4FEA7924"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1362E72" w14:textId="77777777" w:rsidR="008B20BA" w:rsidRPr="00EA4D91" w:rsidRDefault="008B20BA" w:rsidP="00EB4B18">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8B20BA" w14:paraId="4D87D598" w14:textId="77777777" w:rsidTr="00EB4B18">
        <w:trPr>
          <w:jc w:val="center"/>
        </w:trPr>
        <w:tc>
          <w:tcPr>
            <w:tcW w:w="4077" w:type="dxa"/>
            <w:shd w:val="clear" w:color="auto" w:fill="auto"/>
          </w:tcPr>
          <w:p w14:paraId="1EF89D72" w14:textId="77777777" w:rsidR="008B20BA" w:rsidRDefault="008B20BA" w:rsidP="00EB4B18">
            <w:pPr>
              <w:pStyle w:val="TAL"/>
            </w:pPr>
            <w:r>
              <w:t>EAS Provider Identifier</w:t>
            </w:r>
          </w:p>
        </w:tc>
        <w:tc>
          <w:tcPr>
            <w:tcW w:w="1134" w:type="dxa"/>
            <w:shd w:val="clear" w:color="auto" w:fill="auto"/>
          </w:tcPr>
          <w:p w14:paraId="42BCD842"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1C13E81" w14:textId="77777777" w:rsidR="008B20BA" w:rsidRPr="00EA4D91" w:rsidRDefault="008B20BA" w:rsidP="00EB4B1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16A88369" w14:textId="77777777" w:rsidR="001B44E4" w:rsidRPr="006D04B0" w:rsidRDefault="001B44E4" w:rsidP="001B44E4">
      <w:pPr>
        <w:pStyle w:val="Heading5"/>
      </w:pPr>
      <w:bookmarkStart w:id="34" w:name="_Toc20233274"/>
      <w:bookmarkStart w:id="35" w:name="_Toc28026853"/>
      <w:bookmarkStart w:id="36" w:name="_Toc36116688"/>
      <w:bookmarkStart w:id="37" w:name="_Toc44682871"/>
      <w:bookmarkStart w:id="38" w:name="_Toc51926722"/>
      <w:bookmarkStart w:id="39" w:name="_Toc145678002"/>
      <w:bookmarkStart w:id="40" w:name="_Toc20212996"/>
      <w:bookmarkStart w:id="41" w:name="_Toc27668411"/>
      <w:bookmarkStart w:id="42" w:name="_Toc44668312"/>
      <w:bookmarkStart w:id="43" w:name="_Toc58836872"/>
      <w:bookmarkStart w:id="44" w:name="_Toc58837879"/>
      <w:bookmarkStart w:id="45" w:name="_Toc90628299"/>
      <w:r w:rsidRPr="006D04B0">
        <w:lastRenderedPageBreak/>
        <w:t>5.1.</w:t>
      </w:r>
      <w:r>
        <w:t>5</w:t>
      </w:r>
      <w:r w:rsidRPr="006D04B0">
        <w:t>.1.</w:t>
      </w:r>
      <w:r>
        <w:t>8</w:t>
      </w:r>
      <w:r w:rsidRPr="006D04B0">
        <w:tab/>
        <w:t>Record Opening Time</w:t>
      </w:r>
      <w:bookmarkEnd w:id="34"/>
      <w:bookmarkEnd w:id="35"/>
      <w:bookmarkEnd w:id="36"/>
      <w:bookmarkEnd w:id="37"/>
      <w:bookmarkEnd w:id="38"/>
      <w:bookmarkEnd w:id="39"/>
    </w:p>
    <w:p w14:paraId="59C611B5" w14:textId="0C68459C" w:rsidR="001B44E4" w:rsidRPr="006D04B0" w:rsidRDefault="001B44E4" w:rsidP="001B44E4">
      <w:r w:rsidRPr="006D04B0">
        <w:t xml:space="preserve">This field contains the time stamp when the </w:t>
      </w:r>
      <w:ins w:id="46" w:author="Ericsson" w:date="2023-09-28T05:29:00Z">
        <w:r w:rsidR="004F025A" w:rsidRPr="004F025A">
          <w:t>CHF opens the record.</w:t>
        </w:r>
      </w:ins>
      <w:del w:id="47" w:author="Ericsson" w:date="2023-09-28T05:29:00Z">
        <w:r w:rsidRPr="006D04B0" w:rsidDel="004F025A">
          <w:delText>request Charging Data Request [Initial] is received in the CHF from the NF or Charging Data Request [Update] in the case of a partial record</w:delText>
        </w:r>
      </w:del>
      <w:del w:id="48" w:author="Ericsson" w:date="2023-09-29T11:11:00Z">
        <w:r w:rsidRPr="006D04B0" w:rsidDel="003608F0">
          <w:delText>.</w:delText>
        </w:r>
      </w:del>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0"/>
          <w:bookmarkEnd w:id="41"/>
          <w:bookmarkEnd w:id="42"/>
          <w:bookmarkEnd w:id="43"/>
          <w:bookmarkEnd w:id="44"/>
          <w:bookmarkEnd w:id="45"/>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473F" w14:textId="77777777" w:rsidR="00895E92" w:rsidRDefault="00895E92">
      <w:r>
        <w:separator/>
      </w:r>
    </w:p>
  </w:endnote>
  <w:endnote w:type="continuationSeparator" w:id="0">
    <w:p w14:paraId="46C944FB" w14:textId="77777777" w:rsidR="00895E92" w:rsidRDefault="0089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E400" w14:textId="77777777" w:rsidR="00895E92" w:rsidRDefault="00895E92">
      <w:r>
        <w:separator/>
      </w:r>
    </w:p>
  </w:footnote>
  <w:footnote w:type="continuationSeparator" w:id="0">
    <w:p w14:paraId="1E85C3AF" w14:textId="77777777" w:rsidR="00895E92" w:rsidRDefault="00895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55969"/>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D099C"/>
    <w:rsid w:val="001E1231"/>
    <w:rsid w:val="001E126D"/>
    <w:rsid w:val="001E27D6"/>
    <w:rsid w:val="001E293E"/>
    <w:rsid w:val="001E41F3"/>
    <w:rsid w:val="001E5193"/>
    <w:rsid w:val="001F5371"/>
    <w:rsid w:val="00202DEE"/>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1FB9"/>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8F0"/>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B1D2D"/>
    <w:rsid w:val="003C32C1"/>
    <w:rsid w:val="003E1A36"/>
    <w:rsid w:val="003E3268"/>
    <w:rsid w:val="003E38FB"/>
    <w:rsid w:val="003E4A04"/>
    <w:rsid w:val="003F10E1"/>
    <w:rsid w:val="003F5260"/>
    <w:rsid w:val="003F5E12"/>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A47"/>
    <w:rsid w:val="00523C1A"/>
    <w:rsid w:val="00524129"/>
    <w:rsid w:val="00525014"/>
    <w:rsid w:val="00525577"/>
    <w:rsid w:val="00546E01"/>
    <w:rsid w:val="00547111"/>
    <w:rsid w:val="005742C0"/>
    <w:rsid w:val="00580A3E"/>
    <w:rsid w:val="00580C07"/>
    <w:rsid w:val="0058393E"/>
    <w:rsid w:val="00592D74"/>
    <w:rsid w:val="005A2DD4"/>
    <w:rsid w:val="005A6AD0"/>
    <w:rsid w:val="005A6BB2"/>
    <w:rsid w:val="005C6130"/>
    <w:rsid w:val="005D1827"/>
    <w:rsid w:val="005D2634"/>
    <w:rsid w:val="005D4861"/>
    <w:rsid w:val="005D689C"/>
    <w:rsid w:val="005E272C"/>
    <w:rsid w:val="005E2C44"/>
    <w:rsid w:val="005E39C6"/>
    <w:rsid w:val="005E43B9"/>
    <w:rsid w:val="005F5EF9"/>
    <w:rsid w:val="00600C87"/>
    <w:rsid w:val="00605E09"/>
    <w:rsid w:val="00607F62"/>
    <w:rsid w:val="00615B27"/>
    <w:rsid w:val="00621188"/>
    <w:rsid w:val="00621861"/>
    <w:rsid w:val="006257ED"/>
    <w:rsid w:val="00625E64"/>
    <w:rsid w:val="00632743"/>
    <w:rsid w:val="0063684A"/>
    <w:rsid w:val="00636B8E"/>
    <w:rsid w:val="00643DFF"/>
    <w:rsid w:val="0065536E"/>
    <w:rsid w:val="006570FE"/>
    <w:rsid w:val="006604B0"/>
    <w:rsid w:val="00663EF5"/>
    <w:rsid w:val="00665C47"/>
    <w:rsid w:val="006733E2"/>
    <w:rsid w:val="0068270E"/>
    <w:rsid w:val="00682A04"/>
    <w:rsid w:val="00684AF8"/>
    <w:rsid w:val="00684B33"/>
    <w:rsid w:val="0068622F"/>
    <w:rsid w:val="00690E66"/>
    <w:rsid w:val="0069155A"/>
    <w:rsid w:val="0069249D"/>
    <w:rsid w:val="00695808"/>
    <w:rsid w:val="00697B22"/>
    <w:rsid w:val="006A4A27"/>
    <w:rsid w:val="006B0FEC"/>
    <w:rsid w:val="006B46FB"/>
    <w:rsid w:val="006B6614"/>
    <w:rsid w:val="006C054E"/>
    <w:rsid w:val="006C5461"/>
    <w:rsid w:val="006D1016"/>
    <w:rsid w:val="006D1089"/>
    <w:rsid w:val="006D3155"/>
    <w:rsid w:val="006D430C"/>
    <w:rsid w:val="006E21FB"/>
    <w:rsid w:val="0070722A"/>
    <w:rsid w:val="0070726A"/>
    <w:rsid w:val="00717488"/>
    <w:rsid w:val="00720D74"/>
    <w:rsid w:val="00722093"/>
    <w:rsid w:val="007224E1"/>
    <w:rsid w:val="00724976"/>
    <w:rsid w:val="007304EA"/>
    <w:rsid w:val="00735704"/>
    <w:rsid w:val="00736FD1"/>
    <w:rsid w:val="007407C9"/>
    <w:rsid w:val="00740EF4"/>
    <w:rsid w:val="00741A3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55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2333"/>
    <w:rsid w:val="008940BF"/>
    <w:rsid w:val="00895E92"/>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6349F"/>
    <w:rsid w:val="00B67B97"/>
    <w:rsid w:val="00B75A6D"/>
    <w:rsid w:val="00B81AE4"/>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B4A"/>
    <w:rsid w:val="00C43189"/>
    <w:rsid w:val="00C60453"/>
    <w:rsid w:val="00C66BA2"/>
    <w:rsid w:val="00C95985"/>
    <w:rsid w:val="00CA0D30"/>
    <w:rsid w:val="00CA1799"/>
    <w:rsid w:val="00CB28FF"/>
    <w:rsid w:val="00CC4F1F"/>
    <w:rsid w:val="00CC5026"/>
    <w:rsid w:val="00CC68D0"/>
    <w:rsid w:val="00CD08E4"/>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1495"/>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76A46"/>
    <w:rsid w:val="00F939E2"/>
    <w:rsid w:val="00F953ED"/>
    <w:rsid w:val="00FA5F4F"/>
    <w:rsid w:val="00FB12EE"/>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6069</TotalTime>
  <Pages>6</Pages>
  <Words>1496</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494</cp:revision>
  <cp:lastPrinted>1899-12-31T23:00:00Z</cp:lastPrinted>
  <dcterms:created xsi:type="dcterms:W3CDTF">2020-02-03T08:32:00Z</dcterms:created>
  <dcterms:modified xsi:type="dcterms:W3CDTF">2023-09-29T11:46:00Z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